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6C83" w14:textId="77777777" w:rsidR="00382306" w:rsidRDefault="00382306" w:rsidP="00382306">
      <w:pPr>
        <w:spacing w:before="50"/>
        <w:rPr>
          <w:b/>
        </w:rPr>
      </w:pPr>
      <w:r>
        <w:rPr>
          <w:b/>
        </w:rPr>
        <w:tab/>
      </w:r>
      <w:r>
        <w:rPr>
          <w:b/>
        </w:rPr>
        <w:tab/>
      </w:r>
      <w:r>
        <w:rPr>
          <w:b/>
        </w:rPr>
        <w:tab/>
      </w:r>
      <w:r>
        <w:rPr>
          <w:b/>
        </w:rPr>
        <w:tab/>
      </w:r>
      <w:r>
        <w:rPr>
          <w:b/>
        </w:rPr>
        <w:tab/>
      </w:r>
      <w:r>
        <w:rPr>
          <w:b/>
        </w:rPr>
        <w:tab/>
      </w:r>
      <w:r>
        <w:rPr>
          <w:b/>
        </w:rPr>
        <w:tab/>
      </w:r>
      <w:r>
        <w:rPr>
          <w:b/>
        </w:rPr>
        <w:tab/>
      </w:r>
      <w:r>
        <w:rPr>
          <w:b/>
        </w:rPr>
        <w:tab/>
      </w:r>
      <w:r>
        <w:rPr>
          <w:b/>
        </w:rPr>
        <w:tab/>
        <w:t>1.St-159/2014</w:t>
      </w:r>
    </w:p>
    <w:p w14:paraId="45EDD626" w14:textId="77777777" w:rsidR="00382306" w:rsidRDefault="00382306" w:rsidP="002F652F">
      <w:pPr>
        <w:spacing w:before="50"/>
        <w:ind w:firstLine="708"/>
        <w:rPr>
          <w:b/>
        </w:rPr>
      </w:pPr>
      <w:r>
        <w:rPr>
          <w:b/>
          <w:noProof/>
        </w:rPr>
        <w:drawing>
          <wp:inline distT="0" distB="0" distL="0" distR="0" wp14:anchorId="5A6BF230" wp14:editId="7A3710D9">
            <wp:extent cx="719390" cy="960203"/>
            <wp:effectExtent l="0" t="0" r="508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_RH.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9390" cy="960203"/>
                    </a:xfrm>
                    <a:prstGeom prst="rect">
                      <a:avLst/>
                    </a:prstGeom>
                  </pic:spPr>
                </pic:pic>
              </a:graphicData>
            </a:graphic>
          </wp:inline>
        </w:drawing>
      </w:r>
    </w:p>
    <w:p w14:paraId="503D539C" w14:textId="77777777" w:rsidR="00382306" w:rsidRDefault="00382306" w:rsidP="00382306">
      <w:pPr>
        <w:spacing w:before="50"/>
        <w:rPr>
          <w:b/>
        </w:rPr>
      </w:pPr>
    </w:p>
    <w:p w14:paraId="5BBD5F69" w14:textId="77777777" w:rsidR="00382306" w:rsidRDefault="00382306" w:rsidP="00382306">
      <w:pPr>
        <w:spacing w:before="50"/>
        <w:rPr>
          <w:b/>
        </w:rPr>
      </w:pPr>
      <w:r>
        <w:rPr>
          <w:b/>
        </w:rPr>
        <w:t>REPUBLIKA HRVATSKA</w:t>
      </w:r>
      <w:r>
        <w:rPr>
          <w:b/>
        </w:rPr>
        <w:tab/>
      </w:r>
      <w:r>
        <w:rPr>
          <w:b/>
        </w:rPr>
        <w:tab/>
      </w:r>
      <w:r>
        <w:rPr>
          <w:b/>
        </w:rPr>
        <w:tab/>
      </w:r>
      <w:r>
        <w:rPr>
          <w:b/>
        </w:rPr>
        <w:tab/>
      </w:r>
      <w:r>
        <w:rPr>
          <w:b/>
        </w:rPr>
        <w:tab/>
      </w:r>
      <w:r>
        <w:rPr>
          <w:b/>
        </w:rPr>
        <w:tab/>
        <w:t xml:space="preserve">      </w:t>
      </w:r>
    </w:p>
    <w:p w14:paraId="0B0233E3" w14:textId="77777777" w:rsidR="00382306" w:rsidRDefault="00382306" w:rsidP="00382306">
      <w:pPr>
        <w:rPr>
          <w:b/>
        </w:rPr>
      </w:pPr>
      <w:r>
        <w:rPr>
          <w:b/>
        </w:rPr>
        <w:t>TRGOVAČKI SUD U SPLITU</w:t>
      </w:r>
      <w:r>
        <w:rPr>
          <w:b/>
        </w:rPr>
        <w:tab/>
      </w:r>
      <w:r>
        <w:rPr>
          <w:b/>
        </w:rPr>
        <w:tab/>
      </w:r>
      <w:r>
        <w:rPr>
          <w:b/>
        </w:rPr>
        <w:tab/>
      </w:r>
      <w:r>
        <w:rPr>
          <w:b/>
        </w:rPr>
        <w:tab/>
      </w:r>
      <w:r>
        <w:rPr>
          <w:b/>
        </w:rPr>
        <w:tab/>
      </w:r>
      <w:r>
        <w:rPr>
          <w:b/>
        </w:rPr>
        <w:tab/>
      </w:r>
    </w:p>
    <w:p w14:paraId="6E8D3ECA" w14:textId="77777777" w:rsidR="00382306" w:rsidRDefault="00382306" w:rsidP="00382306">
      <w:pPr>
        <w:rPr>
          <w:b/>
        </w:rPr>
      </w:pPr>
      <w:r>
        <w:rPr>
          <w:b/>
        </w:rPr>
        <w:t xml:space="preserve">Split, </w:t>
      </w:r>
      <w:proofErr w:type="spellStart"/>
      <w:r>
        <w:rPr>
          <w:b/>
        </w:rPr>
        <w:t>Sukoišanska</w:t>
      </w:r>
      <w:proofErr w:type="spellEnd"/>
      <w:r>
        <w:rPr>
          <w:b/>
        </w:rPr>
        <w:t xml:space="preserve"> 6</w:t>
      </w:r>
      <w:r>
        <w:rPr>
          <w:b/>
        </w:rPr>
        <w:tab/>
      </w:r>
    </w:p>
    <w:p w14:paraId="3BAEB57B" w14:textId="77777777" w:rsidR="00382306" w:rsidRDefault="00382306" w:rsidP="00382306">
      <w:pPr>
        <w:spacing w:before="200" w:after="200"/>
        <w:jc w:val="center"/>
        <w:rPr>
          <w:b/>
          <w:spacing w:val="60"/>
        </w:rPr>
      </w:pPr>
      <w:r>
        <w:rPr>
          <w:b/>
          <w:spacing w:val="60"/>
        </w:rPr>
        <w:t>REPUBLIKA HRVATSKA</w:t>
      </w:r>
    </w:p>
    <w:p w14:paraId="38751151" w14:textId="77777777" w:rsidR="00382306" w:rsidRDefault="00382306" w:rsidP="00382306">
      <w:pPr>
        <w:jc w:val="center"/>
        <w:rPr>
          <w:rFonts w:eastAsia="Calibri"/>
          <w:b/>
          <w:lang w:eastAsia="en-US"/>
        </w:rPr>
      </w:pPr>
      <w:r>
        <w:rPr>
          <w:rFonts w:eastAsia="Calibri"/>
          <w:b/>
          <w:lang w:eastAsia="en-US"/>
        </w:rPr>
        <w:t>R J E Š E N J E</w:t>
      </w:r>
    </w:p>
    <w:p w14:paraId="7E261DE6" w14:textId="77777777" w:rsidR="00382306" w:rsidRDefault="00382306" w:rsidP="00382306"/>
    <w:p w14:paraId="1755F9B7" w14:textId="77777777" w:rsidR="00382306" w:rsidRDefault="00382306" w:rsidP="00382306">
      <w:r>
        <w:tab/>
      </w:r>
      <w:r>
        <w:tab/>
        <w:t xml:space="preserve">Trgovački sud u Splitu, po sucu ovog suda Velimiru Vukoviću, kao stečajnom sucu , u stečajnom postupku nad dužnikom </w:t>
      </w:r>
      <w:r>
        <w:rPr>
          <w:bCs/>
        </w:rPr>
        <w:t xml:space="preserve">ATRIUM SPALATUM d.o.o. </w:t>
      </w:r>
      <w:r w:rsidRPr="00E0606F">
        <w:rPr>
          <w:rFonts w:eastAsia="Calibri"/>
        </w:rPr>
        <w:t>Split ,</w:t>
      </w:r>
      <w:r>
        <w:rPr>
          <w:rFonts w:eastAsia="Calibri"/>
        </w:rPr>
        <w:t>Poljička cesta 20 B,OIB:</w:t>
      </w:r>
      <w:r w:rsidRPr="0019338B">
        <w:rPr>
          <w:rFonts w:eastAsia="Calibri"/>
        </w:rPr>
        <w:t>75237018400</w:t>
      </w:r>
      <w:r>
        <w:rPr>
          <w:rFonts w:eastAsia="Calibri"/>
        </w:rPr>
        <w:t xml:space="preserve">, </w:t>
      </w:r>
      <w:r>
        <w:t xml:space="preserve">nakon  ispitnog ročišta održanog kod ovog suda dana 27. lipnja 2016. godine, dana </w:t>
      </w:r>
      <w:r w:rsidR="0089753D">
        <w:t>01</w:t>
      </w:r>
      <w:r>
        <w:t xml:space="preserve">. </w:t>
      </w:r>
      <w:r w:rsidR="0089753D">
        <w:t>srpnja</w:t>
      </w:r>
      <w:r>
        <w:t xml:space="preserve"> 2016. godine</w:t>
      </w:r>
    </w:p>
    <w:p w14:paraId="5859B061" w14:textId="77777777" w:rsidR="00382306" w:rsidRDefault="00382306" w:rsidP="00382306">
      <w:pPr>
        <w:rPr>
          <w:b/>
          <w:bCs/>
        </w:rPr>
      </w:pPr>
    </w:p>
    <w:p w14:paraId="03D05D59" w14:textId="77777777" w:rsidR="00382306" w:rsidRDefault="00382306" w:rsidP="00382306">
      <w:pPr>
        <w:pStyle w:val="Bezproreda"/>
        <w:ind w:left="2832" w:firstLine="708"/>
        <w:rPr>
          <w:rFonts w:ascii="Times New Roman" w:hAnsi="Times New Roman" w:cs="Times New Roman"/>
          <w:sz w:val="24"/>
          <w:szCs w:val="24"/>
        </w:rPr>
      </w:pPr>
      <w:r>
        <w:rPr>
          <w:rFonts w:ascii="Times New Roman" w:hAnsi="Times New Roman" w:cs="Times New Roman"/>
          <w:sz w:val="24"/>
          <w:szCs w:val="24"/>
        </w:rPr>
        <w:t xml:space="preserve">r i j e š i o    j e :       </w:t>
      </w:r>
    </w:p>
    <w:p w14:paraId="6B99C638" w14:textId="77777777" w:rsidR="00382306" w:rsidRDefault="00382306" w:rsidP="00382306">
      <w:pPr>
        <w:spacing w:before="200"/>
        <w:ind w:firstLine="709"/>
        <w:rPr>
          <w:rFonts w:eastAsia="Arial Unicode MS"/>
          <w:lang w:eastAsia="en-US"/>
        </w:rPr>
      </w:pPr>
      <w:r>
        <w:rPr>
          <w:rFonts w:eastAsia="Arial Unicode MS"/>
          <w:lang w:eastAsia="en-US"/>
        </w:rPr>
        <w:t>I. Utvrđuju se tražbine vjerovnika I. višeg isplatnog reda:</w:t>
      </w:r>
    </w:p>
    <w:p w14:paraId="0556369A" w14:textId="77777777" w:rsidR="00382306" w:rsidRDefault="00382306" w:rsidP="00382306">
      <w:pPr>
        <w:spacing w:before="200"/>
        <w:ind w:firstLine="709"/>
        <w:rPr>
          <w:rFonts w:eastAsia="Arial Unicode MS"/>
          <w:lang w:eastAsia="en-US"/>
        </w:rPr>
      </w:pPr>
    </w:p>
    <w:tbl>
      <w:tblPr>
        <w:tblW w:w="5800" w:type="pct"/>
        <w:tblInd w:w="-743" w:type="dxa"/>
        <w:tblLayout w:type="fixed"/>
        <w:tblLook w:val="04A0" w:firstRow="1" w:lastRow="0" w:firstColumn="1" w:lastColumn="0" w:noHBand="0" w:noVBand="1"/>
      </w:tblPr>
      <w:tblGrid>
        <w:gridCol w:w="830"/>
        <w:gridCol w:w="2212"/>
        <w:gridCol w:w="1522"/>
        <w:gridCol w:w="1661"/>
        <w:gridCol w:w="1522"/>
        <w:gridCol w:w="1247"/>
        <w:gridCol w:w="1518"/>
      </w:tblGrid>
      <w:tr w:rsidR="00382306" w:rsidRPr="00AA6F25" w14:paraId="5C6B55BA" w14:textId="77777777" w:rsidTr="00382306">
        <w:trPr>
          <w:trHeight w:val="900"/>
        </w:trPr>
        <w:tc>
          <w:tcPr>
            <w:tcW w:w="395" w:type="pct"/>
            <w:tcBorders>
              <w:top w:val="single" w:sz="4" w:space="0" w:color="auto"/>
              <w:left w:val="single" w:sz="4" w:space="0" w:color="auto"/>
              <w:bottom w:val="single" w:sz="4" w:space="0" w:color="auto"/>
              <w:right w:val="single" w:sz="4" w:space="0" w:color="auto"/>
            </w:tcBorders>
            <w:vAlign w:val="bottom"/>
            <w:hideMark/>
          </w:tcPr>
          <w:p w14:paraId="577966EB" w14:textId="77777777" w:rsidR="00382306" w:rsidRPr="00382306" w:rsidRDefault="00382306" w:rsidP="00382306">
            <w:pPr>
              <w:rPr>
                <w:bCs/>
              </w:rPr>
            </w:pPr>
            <w:r w:rsidRPr="00382306">
              <w:rPr>
                <w:bCs/>
              </w:rPr>
              <w:t>Br.</w:t>
            </w:r>
            <w:r w:rsidRPr="00382306">
              <w:rPr>
                <w:bCs/>
              </w:rPr>
              <w:br/>
            </w:r>
            <w:proofErr w:type="spellStart"/>
            <w:r w:rsidRPr="00382306">
              <w:rPr>
                <w:bCs/>
              </w:rPr>
              <w:t>Traž</w:t>
            </w:r>
            <w:proofErr w:type="spellEnd"/>
            <w:r w:rsidRPr="00382306">
              <w:rPr>
                <w:bCs/>
              </w:rPr>
              <w:t>.</w:t>
            </w:r>
          </w:p>
        </w:tc>
        <w:tc>
          <w:tcPr>
            <w:tcW w:w="1052" w:type="pct"/>
            <w:tcBorders>
              <w:top w:val="single" w:sz="4" w:space="0" w:color="auto"/>
              <w:left w:val="nil"/>
              <w:bottom w:val="single" w:sz="4" w:space="0" w:color="auto"/>
              <w:right w:val="single" w:sz="4" w:space="0" w:color="auto"/>
            </w:tcBorders>
            <w:vAlign w:val="bottom"/>
            <w:hideMark/>
          </w:tcPr>
          <w:p w14:paraId="676E2F51" w14:textId="77777777" w:rsidR="00382306" w:rsidRPr="00382306" w:rsidRDefault="00382306" w:rsidP="00382306">
            <w:pPr>
              <w:jc w:val="center"/>
              <w:rPr>
                <w:bCs/>
              </w:rPr>
            </w:pPr>
            <w:r w:rsidRPr="00382306">
              <w:rPr>
                <w:bCs/>
              </w:rPr>
              <w:t>VJEROVNIK</w:t>
            </w:r>
          </w:p>
        </w:tc>
        <w:tc>
          <w:tcPr>
            <w:tcW w:w="724" w:type="pct"/>
            <w:tcBorders>
              <w:top w:val="single" w:sz="4" w:space="0" w:color="auto"/>
              <w:left w:val="nil"/>
              <w:bottom w:val="single" w:sz="4" w:space="0" w:color="auto"/>
              <w:right w:val="single" w:sz="4" w:space="0" w:color="auto"/>
            </w:tcBorders>
            <w:vAlign w:val="bottom"/>
            <w:hideMark/>
          </w:tcPr>
          <w:p w14:paraId="091A307D" w14:textId="77777777" w:rsidR="00382306" w:rsidRPr="00382306" w:rsidRDefault="00382306" w:rsidP="00382306">
            <w:pPr>
              <w:jc w:val="center"/>
              <w:rPr>
                <w:bCs/>
              </w:rPr>
            </w:pPr>
            <w:r w:rsidRPr="00382306">
              <w:rPr>
                <w:bCs/>
              </w:rPr>
              <w:t>Iznos prijavljene tražbine u kn</w:t>
            </w:r>
          </w:p>
        </w:tc>
        <w:tc>
          <w:tcPr>
            <w:tcW w:w="790" w:type="pct"/>
            <w:tcBorders>
              <w:top w:val="single" w:sz="4" w:space="0" w:color="auto"/>
              <w:left w:val="nil"/>
              <w:bottom w:val="single" w:sz="4" w:space="0" w:color="auto"/>
              <w:right w:val="single" w:sz="4" w:space="0" w:color="auto"/>
            </w:tcBorders>
            <w:vAlign w:val="bottom"/>
            <w:hideMark/>
          </w:tcPr>
          <w:p w14:paraId="4CC2DAC4" w14:textId="77777777" w:rsidR="00382306" w:rsidRPr="00382306" w:rsidRDefault="00382306" w:rsidP="00382306">
            <w:pPr>
              <w:jc w:val="center"/>
              <w:rPr>
                <w:bCs/>
              </w:rPr>
            </w:pPr>
            <w:r w:rsidRPr="00382306">
              <w:rPr>
                <w:bCs/>
              </w:rPr>
              <w:t>pravna osnova prijavljene tražbine</w:t>
            </w:r>
          </w:p>
        </w:tc>
        <w:tc>
          <w:tcPr>
            <w:tcW w:w="724" w:type="pct"/>
            <w:tcBorders>
              <w:top w:val="single" w:sz="4" w:space="0" w:color="auto"/>
              <w:left w:val="nil"/>
              <w:bottom w:val="single" w:sz="4" w:space="0" w:color="auto"/>
              <w:right w:val="single" w:sz="4" w:space="0" w:color="auto"/>
            </w:tcBorders>
            <w:vAlign w:val="bottom"/>
            <w:hideMark/>
          </w:tcPr>
          <w:p w14:paraId="6A4F633F" w14:textId="77777777" w:rsidR="00382306" w:rsidRPr="00382306" w:rsidRDefault="00382306" w:rsidP="00382306">
            <w:pPr>
              <w:jc w:val="center"/>
              <w:rPr>
                <w:bCs/>
              </w:rPr>
            </w:pPr>
            <w:r w:rsidRPr="00382306">
              <w:rPr>
                <w:bCs/>
              </w:rPr>
              <w:t xml:space="preserve">Iznos  priznate  tražbine u kn </w:t>
            </w:r>
          </w:p>
        </w:tc>
        <w:tc>
          <w:tcPr>
            <w:tcW w:w="593" w:type="pct"/>
            <w:tcBorders>
              <w:top w:val="nil"/>
              <w:left w:val="nil"/>
              <w:bottom w:val="single" w:sz="4" w:space="0" w:color="auto"/>
              <w:right w:val="single" w:sz="4" w:space="0" w:color="auto"/>
            </w:tcBorders>
            <w:vAlign w:val="bottom"/>
            <w:hideMark/>
          </w:tcPr>
          <w:p w14:paraId="029F641F" w14:textId="77777777" w:rsidR="00382306" w:rsidRPr="00382306" w:rsidRDefault="00382306" w:rsidP="00382306">
            <w:pPr>
              <w:jc w:val="center"/>
              <w:rPr>
                <w:bCs/>
              </w:rPr>
            </w:pPr>
            <w:r w:rsidRPr="00382306">
              <w:rPr>
                <w:bCs/>
              </w:rPr>
              <w:t xml:space="preserve">Iznos osporene tražbine u kn </w:t>
            </w:r>
          </w:p>
        </w:tc>
        <w:tc>
          <w:tcPr>
            <w:tcW w:w="722" w:type="pct"/>
            <w:tcBorders>
              <w:top w:val="single" w:sz="4" w:space="0" w:color="auto"/>
              <w:left w:val="nil"/>
              <w:bottom w:val="single" w:sz="4" w:space="0" w:color="auto"/>
              <w:right w:val="single" w:sz="4" w:space="0" w:color="auto"/>
            </w:tcBorders>
            <w:vAlign w:val="bottom"/>
            <w:hideMark/>
          </w:tcPr>
          <w:p w14:paraId="37D0B2E2" w14:textId="77777777" w:rsidR="00382306" w:rsidRPr="00382306" w:rsidRDefault="00382306" w:rsidP="00382306">
            <w:pPr>
              <w:jc w:val="center"/>
              <w:rPr>
                <w:bCs/>
              </w:rPr>
            </w:pPr>
            <w:r w:rsidRPr="00382306">
              <w:rPr>
                <w:bCs/>
              </w:rPr>
              <w:t>Osporavatelj</w:t>
            </w:r>
          </w:p>
        </w:tc>
      </w:tr>
      <w:tr w:rsidR="00382306" w:rsidRPr="00AA6F25" w14:paraId="69582D51" w14:textId="77777777" w:rsidTr="00382306">
        <w:trPr>
          <w:trHeight w:val="705"/>
        </w:trPr>
        <w:tc>
          <w:tcPr>
            <w:tcW w:w="395" w:type="pct"/>
            <w:tcBorders>
              <w:top w:val="nil"/>
              <w:left w:val="single" w:sz="4" w:space="0" w:color="auto"/>
              <w:bottom w:val="single" w:sz="4" w:space="0" w:color="auto"/>
              <w:right w:val="single" w:sz="4" w:space="0" w:color="auto"/>
            </w:tcBorders>
            <w:vAlign w:val="bottom"/>
            <w:hideMark/>
          </w:tcPr>
          <w:p w14:paraId="1CC4B84F" w14:textId="77777777" w:rsidR="00382306" w:rsidRPr="00AA6F25" w:rsidRDefault="00382306" w:rsidP="00382306">
            <w:pPr>
              <w:rPr>
                <w:b/>
                <w:bCs/>
              </w:rPr>
            </w:pPr>
            <w:r w:rsidRPr="00AA6F25">
              <w:rPr>
                <w:b/>
                <w:bCs/>
              </w:rPr>
              <w:t>1.</w:t>
            </w:r>
          </w:p>
        </w:tc>
        <w:tc>
          <w:tcPr>
            <w:tcW w:w="1052" w:type="pct"/>
            <w:tcBorders>
              <w:top w:val="nil"/>
              <w:left w:val="nil"/>
              <w:bottom w:val="single" w:sz="4" w:space="0" w:color="auto"/>
              <w:right w:val="single" w:sz="4" w:space="0" w:color="auto"/>
            </w:tcBorders>
            <w:vAlign w:val="bottom"/>
            <w:hideMark/>
          </w:tcPr>
          <w:p w14:paraId="41DF6C37" w14:textId="77777777" w:rsidR="00382306" w:rsidRPr="00AA6F25" w:rsidRDefault="00382306" w:rsidP="00382306">
            <w:r w:rsidRPr="00AA6F25">
              <w:t>BAUS TOMISLAV, po stečajnom upravitelju, OIB: 35552868009</w:t>
            </w:r>
          </w:p>
        </w:tc>
        <w:tc>
          <w:tcPr>
            <w:tcW w:w="724" w:type="pct"/>
            <w:tcBorders>
              <w:top w:val="nil"/>
              <w:left w:val="nil"/>
              <w:bottom w:val="single" w:sz="4" w:space="0" w:color="auto"/>
              <w:right w:val="single" w:sz="4" w:space="0" w:color="auto"/>
            </w:tcBorders>
            <w:noWrap/>
            <w:vAlign w:val="bottom"/>
            <w:hideMark/>
          </w:tcPr>
          <w:p w14:paraId="334758B1" w14:textId="77777777" w:rsidR="00382306" w:rsidRPr="00AA6F25" w:rsidRDefault="00382306" w:rsidP="00382306">
            <w:pPr>
              <w:jc w:val="right"/>
            </w:pPr>
            <w:r w:rsidRPr="00AA6F25">
              <w:t>493.632,98</w:t>
            </w:r>
          </w:p>
        </w:tc>
        <w:tc>
          <w:tcPr>
            <w:tcW w:w="790" w:type="pct"/>
            <w:tcBorders>
              <w:top w:val="nil"/>
              <w:left w:val="nil"/>
              <w:bottom w:val="single" w:sz="4" w:space="0" w:color="auto"/>
              <w:right w:val="single" w:sz="4" w:space="0" w:color="auto"/>
            </w:tcBorders>
            <w:vAlign w:val="bottom"/>
            <w:hideMark/>
          </w:tcPr>
          <w:p w14:paraId="5322488E" w14:textId="77777777" w:rsidR="00382306" w:rsidRPr="00AA6F25" w:rsidRDefault="00382306" w:rsidP="00382306">
            <w:r w:rsidRPr="00AA6F25">
              <w:t xml:space="preserve">Neto plaće 10/2012-06/2015, doprinosi iz i na plaće, </w:t>
            </w:r>
            <w:proofErr w:type="spellStart"/>
            <w:r w:rsidRPr="00AA6F25">
              <w:t>kta</w:t>
            </w:r>
            <w:proofErr w:type="spellEnd"/>
            <w:r w:rsidRPr="00AA6F25">
              <w:t xml:space="preserve">, otpremnina, prijevoz, </w:t>
            </w:r>
            <w:proofErr w:type="spellStart"/>
            <w:r w:rsidRPr="00AA6F25">
              <w:t>god.od</w:t>
            </w:r>
            <w:proofErr w:type="spellEnd"/>
            <w:r w:rsidRPr="00AA6F25">
              <w:t>.</w:t>
            </w:r>
          </w:p>
        </w:tc>
        <w:tc>
          <w:tcPr>
            <w:tcW w:w="724" w:type="pct"/>
            <w:tcBorders>
              <w:top w:val="nil"/>
              <w:left w:val="nil"/>
              <w:bottom w:val="single" w:sz="4" w:space="0" w:color="auto"/>
              <w:right w:val="single" w:sz="4" w:space="0" w:color="auto"/>
            </w:tcBorders>
            <w:noWrap/>
            <w:vAlign w:val="bottom"/>
            <w:hideMark/>
          </w:tcPr>
          <w:p w14:paraId="654649A6" w14:textId="77777777" w:rsidR="00382306" w:rsidRPr="00AA6F25" w:rsidRDefault="00382306" w:rsidP="00382306">
            <w:pPr>
              <w:jc w:val="right"/>
            </w:pPr>
            <w:r w:rsidRPr="00AA6F25">
              <w:t>493.632,98</w:t>
            </w:r>
          </w:p>
        </w:tc>
        <w:tc>
          <w:tcPr>
            <w:tcW w:w="593" w:type="pct"/>
            <w:tcBorders>
              <w:top w:val="nil"/>
              <w:left w:val="nil"/>
              <w:bottom w:val="single" w:sz="4" w:space="0" w:color="auto"/>
              <w:right w:val="single" w:sz="4" w:space="0" w:color="auto"/>
            </w:tcBorders>
            <w:noWrap/>
            <w:vAlign w:val="bottom"/>
            <w:hideMark/>
          </w:tcPr>
          <w:p w14:paraId="54844BE1"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725FEA20" w14:textId="77777777" w:rsidR="00382306" w:rsidRPr="00AA6F25" w:rsidRDefault="00382306" w:rsidP="00382306">
            <w:r w:rsidRPr="00AA6F25">
              <w:t> </w:t>
            </w:r>
          </w:p>
          <w:p w14:paraId="64A5C356" w14:textId="77777777" w:rsidR="00382306" w:rsidRPr="00AA6F25" w:rsidRDefault="00382306" w:rsidP="00382306"/>
          <w:p w14:paraId="4643A1DE" w14:textId="77777777" w:rsidR="00382306" w:rsidRPr="00AA6F25" w:rsidRDefault="00382306" w:rsidP="00382306">
            <w:r w:rsidRPr="00AA6F25">
              <w:t>-</w:t>
            </w:r>
          </w:p>
          <w:p w14:paraId="2BA5A382" w14:textId="77777777" w:rsidR="00382306" w:rsidRPr="00AA6F25" w:rsidRDefault="00382306" w:rsidP="00382306"/>
          <w:p w14:paraId="0C7E6E3F" w14:textId="77777777" w:rsidR="00382306" w:rsidRPr="00AA6F25" w:rsidRDefault="00382306" w:rsidP="00382306"/>
        </w:tc>
      </w:tr>
      <w:tr w:rsidR="00382306" w:rsidRPr="00AA6F25" w14:paraId="16A27195" w14:textId="77777777" w:rsidTr="00382306">
        <w:trPr>
          <w:trHeight w:val="810"/>
        </w:trPr>
        <w:tc>
          <w:tcPr>
            <w:tcW w:w="395" w:type="pct"/>
            <w:tcBorders>
              <w:top w:val="nil"/>
              <w:left w:val="single" w:sz="4" w:space="0" w:color="auto"/>
              <w:bottom w:val="single" w:sz="4" w:space="0" w:color="auto"/>
              <w:right w:val="single" w:sz="4" w:space="0" w:color="auto"/>
            </w:tcBorders>
            <w:vAlign w:val="bottom"/>
            <w:hideMark/>
          </w:tcPr>
          <w:p w14:paraId="76CF72BC" w14:textId="77777777" w:rsidR="00382306" w:rsidRPr="00AA6F25" w:rsidRDefault="00382306" w:rsidP="00382306">
            <w:pPr>
              <w:rPr>
                <w:b/>
                <w:bCs/>
              </w:rPr>
            </w:pPr>
            <w:r w:rsidRPr="00AA6F25">
              <w:rPr>
                <w:b/>
                <w:bCs/>
              </w:rPr>
              <w:t>2.</w:t>
            </w:r>
          </w:p>
        </w:tc>
        <w:tc>
          <w:tcPr>
            <w:tcW w:w="1052" w:type="pct"/>
            <w:tcBorders>
              <w:top w:val="nil"/>
              <w:left w:val="nil"/>
              <w:bottom w:val="single" w:sz="4" w:space="0" w:color="auto"/>
              <w:right w:val="single" w:sz="4" w:space="0" w:color="auto"/>
            </w:tcBorders>
            <w:vAlign w:val="bottom"/>
            <w:hideMark/>
          </w:tcPr>
          <w:p w14:paraId="0F718F3C" w14:textId="77777777" w:rsidR="00382306" w:rsidRPr="00AA6F25" w:rsidRDefault="00382306" w:rsidP="00382306">
            <w:r w:rsidRPr="00AA6F25">
              <w:t>PETROVIĆ GORAN po stečajnom upravitelju ,OIB:41009115239</w:t>
            </w:r>
          </w:p>
        </w:tc>
        <w:tc>
          <w:tcPr>
            <w:tcW w:w="724" w:type="pct"/>
            <w:tcBorders>
              <w:top w:val="nil"/>
              <w:left w:val="nil"/>
              <w:bottom w:val="single" w:sz="4" w:space="0" w:color="auto"/>
              <w:right w:val="single" w:sz="4" w:space="0" w:color="auto"/>
            </w:tcBorders>
            <w:vAlign w:val="bottom"/>
            <w:hideMark/>
          </w:tcPr>
          <w:p w14:paraId="1290AADF" w14:textId="77777777" w:rsidR="00382306" w:rsidRPr="00AA6F25" w:rsidRDefault="00382306" w:rsidP="00382306">
            <w:pPr>
              <w:jc w:val="right"/>
            </w:pPr>
            <w:r w:rsidRPr="00AA6F25">
              <w:t>434.897,08</w:t>
            </w:r>
          </w:p>
        </w:tc>
        <w:tc>
          <w:tcPr>
            <w:tcW w:w="790" w:type="pct"/>
            <w:tcBorders>
              <w:top w:val="nil"/>
              <w:left w:val="nil"/>
              <w:bottom w:val="single" w:sz="4" w:space="0" w:color="auto"/>
              <w:right w:val="single" w:sz="4" w:space="0" w:color="auto"/>
            </w:tcBorders>
            <w:vAlign w:val="bottom"/>
            <w:hideMark/>
          </w:tcPr>
          <w:p w14:paraId="52F7D7B8" w14:textId="77777777" w:rsidR="00382306" w:rsidRPr="00AA6F25" w:rsidRDefault="00382306" w:rsidP="00382306">
            <w:r w:rsidRPr="00AA6F25">
              <w:t xml:space="preserve">Neto plaće 10/2012-06/2015, doprinosi iz i na plaće, </w:t>
            </w:r>
            <w:proofErr w:type="spellStart"/>
            <w:r w:rsidRPr="00AA6F25">
              <w:t>kta</w:t>
            </w:r>
            <w:proofErr w:type="spellEnd"/>
            <w:r w:rsidRPr="00AA6F25">
              <w:t xml:space="preserve">, otpremnina, prijevoz, </w:t>
            </w:r>
            <w:proofErr w:type="spellStart"/>
            <w:r w:rsidRPr="00AA6F25">
              <w:t>god.od</w:t>
            </w:r>
            <w:proofErr w:type="spellEnd"/>
            <w:r w:rsidRPr="00AA6F25">
              <w:t>.</w:t>
            </w:r>
          </w:p>
        </w:tc>
        <w:tc>
          <w:tcPr>
            <w:tcW w:w="724" w:type="pct"/>
            <w:tcBorders>
              <w:top w:val="nil"/>
              <w:left w:val="nil"/>
              <w:bottom w:val="single" w:sz="4" w:space="0" w:color="auto"/>
              <w:right w:val="single" w:sz="4" w:space="0" w:color="auto"/>
            </w:tcBorders>
            <w:noWrap/>
            <w:vAlign w:val="bottom"/>
            <w:hideMark/>
          </w:tcPr>
          <w:p w14:paraId="091B9C38" w14:textId="77777777" w:rsidR="00382306" w:rsidRPr="00AA6F25" w:rsidRDefault="00382306" w:rsidP="00382306">
            <w:pPr>
              <w:jc w:val="right"/>
            </w:pPr>
            <w:r w:rsidRPr="00AA6F25">
              <w:t>434.897,08</w:t>
            </w:r>
          </w:p>
        </w:tc>
        <w:tc>
          <w:tcPr>
            <w:tcW w:w="593" w:type="pct"/>
            <w:tcBorders>
              <w:top w:val="nil"/>
              <w:left w:val="nil"/>
              <w:bottom w:val="single" w:sz="4" w:space="0" w:color="auto"/>
              <w:right w:val="single" w:sz="4" w:space="0" w:color="auto"/>
            </w:tcBorders>
            <w:noWrap/>
            <w:vAlign w:val="bottom"/>
            <w:hideMark/>
          </w:tcPr>
          <w:p w14:paraId="0344B2D1"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7D8C9E50" w14:textId="77777777" w:rsidR="00382306" w:rsidRPr="00AA6F25" w:rsidRDefault="00382306" w:rsidP="00382306">
            <w:r w:rsidRPr="00AA6F25">
              <w:t> -</w:t>
            </w:r>
          </w:p>
        </w:tc>
      </w:tr>
      <w:tr w:rsidR="00382306" w:rsidRPr="00AA6F25" w14:paraId="68BC11E4" w14:textId="77777777" w:rsidTr="00382306">
        <w:trPr>
          <w:trHeight w:val="810"/>
        </w:trPr>
        <w:tc>
          <w:tcPr>
            <w:tcW w:w="395" w:type="pct"/>
            <w:tcBorders>
              <w:top w:val="nil"/>
              <w:left w:val="single" w:sz="4" w:space="0" w:color="auto"/>
              <w:bottom w:val="single" w:sz="4" w:space="0" w:color="auto"/>
              <w:right w:val="single" w:sz="4" w:space="0" w:color="auto"/>
            </w:tcBorders>
            <w:vAlign w:val="bottom"/>
            <w:hideMark/>
          </w:tcPr>
          <w:p w14:paraId="70EC17C0" w14:textId="77777777" w:rsidR="00382306" w:rsidRPr="00AA6F25" w:rsidRDefault="00382306" w:rsidP="00382306">
            <w:pPr>
              <w:rPr>
                <w:b/>
                <w:bCs/>
              </w:rPr>
            </w:pPr>
            <w:r w:rsidRPr="00AA6F25">
              <w:rPr>
                <w:b/>
                <w:bCs/>
              </w:rPr>
              <w:t>3.</w:t>
            </w:r>
          </w:p>
        </w:tc>
        <w:tc>
          <w:tcPr>
            <w:tcW w:w="1052" w:type="pct"/>
            <w:tcBorders>
              <w:top w:val="nil"/>
              <w:left w:val="nil"/>
              <w:bottom w:val="single" w:sz="4" w:space="0" w:color="auto"/>
              <w:right w:val="single" w:sz="4" w:space="0" w:color="auto"/>
            </w:tcBorders>
            <w:vAlign w:val="bottom"/>
            <w:hideMark/>
          </w:tcPr>
          <w:p w14:paraId="2C580A8D" w14:textId="77777777" w:rsidR="00382306" w:rsidRPr="00AA6F25" w:rsidRDefault="00382306" w:rsidP="00382306">
            <w:r w:rsidRPr="00AA6F25">
              <w:t>UVODIĆ  MIRA  po stečajnom upravitelju, OIB:23742903035</w:t>
            </w:r>
          </w:p>
        </w:tc>
        <w:tc>
          <w:tcPr>
            <w:tcW w:w="724" w:type="pct"/>
            <w:tcBorders>
              <w:top w:val="nil"/>
              <w:left w:val="nil"/>
              <w:bottom w:val="single" w:sz="4" w:space="0" w:color="auto"/>
              <w:right w:val="single" w:sz="4" w:space="0" w:color="auto"/>
            </w:tcBorders>
            <w:vAlign w:val="bottom"/>
            <w:hideMark/>
          </w:tcPr>
          <w:p w14:paraId="489988FB" w14:textId="77777777" w:rsidR="00382306" w:rsidRPr="00AA6F25" w:rsidRDefault="00382306" w:rsidP="00382306">
            <w:pPr>
              <w:jc w:val="right"/>
            </w:pPr>
            <w:r w:rsidRPr="00AA6F25">
              <w:t>249.987,05</w:t>
            </w:r>
          </w:p>
        </w:tc>
        <w:tc>
          <w:tcPr>
            <w:tcW w:w="790" w:type="pct"/>
            <w:tcBorders>
              <w:top w:val="nil"/>
              <w:left w:val="nil"/>
              <w:bottom w:val="single" w:sz="4" w:space="0" w:color="auto"/>
              <w:right w:val="single" w:sz="4" w:space="0" w:color="auto"/>
            </w:tcBorders>
            <w:vAlign w:val="bottom"/>
            <w:hideMark/>
          </w:tcPr>
          <w:p w14:paraId="4528E325" w14:textId="77777777" w:rsidR="00382306" w:rsidRPr="00AA6F25" w:rsidRDefault="00382306" w:rsidP="00382306">
            <w:r w:rsidRPr="00AA6F25">
              <w:t xml:space="preserve">Neto plaće 10/2012-06/2015, doprinosi iz i na plaće, </w:t>
            </w:r>
            <w:proofErr w:type="spellStart"/>
            <w:r w:rsidRPr="00AA6F25">
              <w:t>kta</w:t>
            </w:r>
            <w:proofErr w:type="spellEnd"/>
            <w:r w:rsidRPr="00AA6F25">
              <w:t xml:space="preserve">, </w:t>
            </w:r>
            <w:r w:rsidRPr="00AA6F25">
              <w:lastRenderedPageBreak/>
              <w:t xml:space="preserve">otpremnina, prijevoz, </w:t>
            </w:r>
            <w:proofErr w:type="spellStart"/>
            <w:r w:rsidRPr="00AA6F25">
              <w:t>god.od</w:t>
            </w:r>
            <w:proofErr w:type="spellEnd"/>
            <w:r w:rsidRPr="00AA6F25">
              <w:t>.</w:t>
            </w:r>
          </w:p>
        </w:tc>
        <w:tc>
          <w:tcPr>
            <w:tcW w:w="724" w:type="pct"/>
            <w:tcBorders>
              <w:top w:val="nil"/>
              <w:left w:val="nil"/>
              <w:bottom w:val="single" w:sz="4" w:space="0" w:color="auto"/>
              <w:right w:val="single" w:sz="4" w:space="0" w:color="auto"/>
            </w:tcBorders>
            <w:noWrap/>
            <w:vAlign w:val="bottom"/>
            <w:hideMark/>
          </w:tcPr>
          <w:p w14:paraId="4C9ED3BD" w14:textId="77777777" w:rsidR="00382306" w:rsidRPr="00AA6F25" w:rsidRDefault="00382306" w:rsidP="00382306">
            <w:pPr>
              <w:jc w:val="right"/>
            </w:pPr>
            <w:r w:rsidRPr="00AA6F25">
              <w:lastRenderedPageBreak/>
              <w:t>249.987,05</w:t>
            </w:r>
          </w:p>
        </w:tc>
        <w:tc>
          <w:tcPr>
            <w:tcW w:w="593" w:type="pct"/>
            <w:tcBorders>
              <w:top w:val="nil"/>
              <w:left w:val="nil"/>
              <w:bottom w:val="single" w:sz="4" w:space="0" w:color="auto"/>
              <w:right w:val="single" w:sz="4" w:space="0" w:color="auto"/>
            </w:tcBorders>
            <w:noWrap/>
            <w:vAlign w:val="bottom"/>
            <w:hideMark/>
          </w:tcPr>
          <w:p w14:paraId="042DD693"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6D8D81DE" w14:textId="77777777" w:rsidR="00382306" w:rsidRPr="00AA6F25" w:rsidRDefault="00382306" w:rsidP="00382306">
            <w:r w:rsidRPr="00AA6F25">
              <w:t> -</w:t>
            </w:r>
          </w:p>
        </w:tc>
      </w:tr>
      <w:tr w:rsidR="00382306" w:rsidRPr="00AA6F25" w14:paraId="72D08F53" w14:textId="77777777" w:rsidTr="00382306">
        <w:trPr>
          <w:trHeight w:val="810"/>
        </w:trPr>
        <w:tc>
          <w:tcPr>
            <w:tcW w:w="395" w:type="pct"/>
            <w:tcBorders>
              <w:top w:val="nil"/>
              <w:left w:val="single" w:sz="4" w:space="0" w:color="auto"/>
              <w:bottom w:val="single" w:sz="4" w:space="0" w:color="auto"/>
              <w:right w:val="single" w:sz="4" w:space="0" w:color="auto"/>
            </w:tcBorders>
            <w:vAlign w:val="bottom"/>
            <w:hideMark/>
          </w:tcPr>
          <w:p w14:paraId="12073591" w14:textId="77777777" w:rsidR="00382306" w:rsidRPr="00AA6F25" w:rsidRDefault="00382306" w:rsidP="00382306">
            <w:pPr>
              <w:rPr>
                <w:b/>
                <w:bCs/>
              </w:rPr>
            </w:pPr>
            <w:r w:rsidRPr="00AA6F25">
              <w:rPr>
                <w:b/>
                <w:bCs/>
              </w:rPr>
              <w:t>4.</w:t>
            </w:r>
          </w:p>
        </w:tc>
        <w:tc>
          <w:tcPr>
            <w:tcW w:w="1052" w:type="pct"/>
            <w:tcBorders>
              <w:top w:val="nil"/>
              <w:left w:val="nil"/>
              <w:bottom w:val="single" w:sz="4" w:space="0" w:color="auto"/>
              <w:right w:val="single" w:sz="4" w:space="0" w:color="auto"/>
            </w:tcBorders>
            <w:vAlign w:val="bottom"/>
            <w:hideMark/>
          </w:tcPr>
          <w:p w14:paraId="399EB812" w14:textId="77777777" w:rsidR="00382306" w:rsidRPr="00AA6F25" w:rsidRDefault="00382306" w:rsidP="00382306">
            <w:r w:rsidRPr="00AA6F25">
              <w:t xml:space="preserve">INES JURADIN PULJIC po </w:t>
            </w:r>
            <w:proofErr w:type="spellStart"/>
            <w:r w:rsidRPr="00AA6F25">
              <w:t>steč</w:t>
            </w:r>
            <w:proofErr w:type="spellEnd"/>
            <w:r w:rsidRPr="00AA6F25">
              <w:t xml:space="preserve">. </w:t>
            </w:r>
            <w:proofErr w:type="spellStart"/>
            <w:r w:rsidRPr="00AA6F25">
              <w:t>upravitelju,OIB</w:t>
            </w:r>
            <w:proofErr w:type="spellEnd"/>
            <w:r w:rsidRPr="00AA6F25">
              <w:t>: 08092684353</w:t>
            </w:r>
          </w:p>
        </w:tc>
        <w:tc>
          <w:tcPr>
            <w:tcW w:w="724" w:type="pct"/>
            <w:tcBorders>
              <w:top w:val="nil"/>
              <w:left w:val="nil"/>
              <w:bottom w:val="single" w:sz="4" w:space="0" w:color="auto"/>
              <w:right w:val="single" w:sz="4" w:space="0" w:color="auto"/>
            </w:tcBorders>
            <w:vAlign w:val="bottom"/>
            <w:hideMark/>
          </w:tcPr>
          <w:p w14:paraId="19084D74" w14:textId="77777777" w:rsidR="00382306" w:rsidRPr="00AA6F25" w:rsidRDefault="00382306" w:rsidP="00382306">
            <w:pPr>
              <w:jc w:val="right"/>
            </w:pPr>
            <w:r w:rsidRPr="00AA6F25">
              <w:t>135.880,91</w:t>
            </w:r>
          </w:p>
        </w:tc>
        <w:tc>
          <w:tcPr>
            <w:tcW w:w="790" w:type="pct"/>
            <w:tcBorders>
              <w:top w:val="nil"/>
              <w:left w:val="nil"/>
              <w:bottom w:val="single" w:sz="4" w:space="0" w:color="auto"/>
              <w:right w:val="single" w:sz="4" w:space="0" w:color="auto"/>
            </w:tcBorders>
            <w:vAlign w:val="bottom"/>
            <w:hideMark/>
          </w:tcPr>
          <w:p w14:paraId="6E90167B" w14:textId="77777777" w:rsidR="00382306" w:rsidRPr="00AA6F25" w:rsidRDefault="00382306" w:rsidP="00382306">
            <w:r w:rsidRPr="00AA6F25">
              <w:t xml:space="preserve">Neto plaće 10/2012-06/2015, doprinosi iz i na plaće, </w:t>
            </w:r>
            <w:proofErr w:type="spellStart"/>
            <w:r w:rsidRPr="00AA6F25">
              <w:t>kta</w:t>
            </w:r>
            <w:proofErr w:type="spellEnd"/>
            <w:r w:rsidRPr="00AA6F25">
              <w:t xml:space="preserve">, otpremnina, prijevoz, </w:t>
            </w:r>
            <w:proofErr w:type="spellStart"/>
            <w:r w:rsidRPr="00AA6F25">
              <w:t>god.od</w:t>
            </w:r>
            <w:proofErr w:type="spellEnd"/>
            <w:r w:rsidRPr="00AA6F25">
              <w:t>.</w:t>
            </w:r>
          </w:p>
        </w:tc>
        <w:tc>
          <w:tcPr>
            <w:tcW w:w="724" w:type="pct"/>
            <w:tcBorders>
              <w:top w:val="nil"/>
              <w:left w:val="nil"/>
              <w:bottom w:val="single" w:sz="4" w:space="0" w:color="auto"/>
              <w:right w:val="single" w:sz="4" w:space="0" w:color="auto"/>
            </w:tcBorders>
            <w:noWrap/>
            <w:vAlign w:val="bottom"/>
            <w:hideMark/>
          </w:tcPr>
          <w:p w14:paraId="28BB677E" w14:textId="77777777" w:rsidR="00382306" w:rsidRPr="00AA6F25" w:rsidRDefault="00382306" w:rsidP="00382306">
            <w:pPr>
              <w:jc w:val="right"/>
            </w:pPr>
            <w:r w:rsidRPr="00AA6F25">
              <w:t>135.880,91</w:t>
            </w:r>
          </w:p>
        </w:tc>
        <w:tc>
          <w:tcPr>
            <w:tcW w:w="593" w:type="pct"/>
            <w:tcBorders>
              <w:top w:val="nil"/>
              <w:left w:val="nil"/>
              <w:bottom w:val="single" w:sz="4" w:space="0" w:color="auto"/>
              <w:right w:val="single" w:sz="4" w:space="0" w:color="auto"/>
            </w:tcBorders>
            <w:noWrap/>
            <w:vAlign w:val="bottom"/>
            <w:hideMark/>
          </w:tcPr>
          <w:p w14:paraId="387E1B86"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58F2B9D9" w14:textId="77777777" w:rsidR="00382306" w:rsidRPr="00AA6F25" w:rsidRDefault="00382306" w:rsidP="00382306">
            <w:r w:rsidRPr="00AA6F25">
              <w:t> -</w:t>
            </w:r>
          </w:p>
        </w:tc>
      </w:tr>
      <w:tr w:rsidR="00382306" w:rsidRPr="00AA6F25" w14:paraId="45939331" w14:textId="77777777" w:rsidTr="00382306">
        <w:trPr>
          <w:trHeight w:val="720"/>
        </w:trPr>
        <w:tc>
          <w:tcPr>
            <w:tcW w:w="395" w:type="pct"/>
            <w:tcBorders>
              <w:top w:val="nil"/>
              <w:left w:val="single" w:sz="4" w:space="0" w:color="auto"/>
              <w:bottom w:val="single" w:sz="4" w:space="0" w:color="auto"/>
              <w:right w:val="single" w:sz="4" w:space="0" w:color="auto"/>
            </w:tcBorders>
            <w:vAlign w:val="bottom"/>
            <w:hideMark/>
          </w:tcPr>
          <w:p w14:paraId="461746A8" w14:textId="77777777" w:rsidR="00382306" w:rsidRPr="00AA6F25" w:rsidRDefault="00382306" w:rsidP="00382306">
            <w:pPr>
              <w:rPr>
                <w:b/>
                <w:bCs/>
              </w:rPr>
            </w:pPr>
            <w:r w:rsidRPr="00AA6F25">
              <w:rPr>
                <w:b/>
                <w:bCs/>
              </w:rPr>
              <w:t>5.</w:t>
            </w:r>
          </w:p>
        </w:tc>
        <w:tc>
          <w:tcPr>
            <w:tcW w:w="1052" w:type="pct"/>
            <w:tcBorders>
              <w:top w:val="nil"/>
              <w:left w:val="nil"/>
              <w:bottom w:val="single" w:sz="4" w:space="0" w:color="auto"/>
              <w:right w:val="single" w:sz="4" w:space="0" w:color="auto"/>
            </w:tcBorders>
            <w:vAlign w:val="bottom"/>
            <w:hideMark/>
          </w:tcPr>
          <w:p w14:paraId="05FE7D44" w14:textId="77777777" w:rsidR="00382306" w:rsidRPr="00AA6F25" w:rsidRDefault="00382306" w:rsidP="00382306">
            <w:r w:rsidRPr="00AA6F25">
              <w:t xml:space="preserve">ANTUNOVIĆ INES po stečajnom </w:t>
            </w:r>
            <w:proofErr w:type="spellStart"/>
            <w:r w:rsidRPr="00AA6F25">
              <w:t>upravitelju,OIB</w:t>
            </w:r>
            <w:proofErr w:type="spellEnd"/>
            <w:r w:rsidRPr="00AA6F25">
              <w:t xml:space="preserve">: 51593240168 </w:t>
            </w:r>
          </w:p>
        </w:tc>
        <w:tc>
          <w:tcPr>
            <w:tcW w:w="724" w:type="pct"/>
            <w:tcBorders>
              <w:top w:val="nil"/>
              <w:left w:val="nil"/>
              <w:bottom w:val="single" w:sz="4" w:space="0" w:color="auto"/>
              <w:right w:val="single" w:sz="4" w:space="0" w:color="auto"/>
            </w:tcBorders>
            <w:vAlign w:val="bottom"/>
            <w:hideMark/>
          </w:tcPr>
          <w:p w14:paraId="0F185234" w14:textId="77777777" w:rsidR="00382306" w:rsidRPr="00AA6F25" w:rsidRDefault="00382306" w:rsidP="00382306">
            <w:pPr>
              <w:jc w:val="right"/>
            </w:pPr>
            <w:r w:rsidRPr="00AA6F25">
              <w:t>168.451,83</w:t>
            </w:r>
          </w:p>
        </w:tc>
        <w:tc>
          <w:tcPr>
            <w:tcW w:w="790" w:type="pct"/>
            <w:tcBorders>
              <w:top w:val="nil"/>
              <w:left w:val="nil"/>
              <w:bottom w:val="single" w:sz="4" w:space="0" w:color="auto"/>
              <w:right w:val="single" w:sz="4" w:space="0" w:color="auto"/>
            </w:tcBorders>
            <w:vAlign w:val="bottom"/>
            <w:hideMark/>
          </w:tcPr>
          <w:p w14:paraId="331646B8" w14:textId="77777777" w:rsidR="00382306" w:rsidRPr="00AA6F25" w:rsidRDefault="00382306" w:rsidP="00382306">
            <w:r w:rsidRPr="00AA6F25">
              <w:t xml:space="preserve">Neto plaće 10/2012-06/2015, doprinosi iz i na plaće, </w:t>
            </w:r>
            <w:proofErr w:type="spellStart"/>
            <w:r w:rsidRPr="00AA6F25">
              <w:t>kta</w:t>
            </w:r>
            <w:proofErr w:type="spellEnd"/>
            <w:r w:rsidRPr="00AA6F25">
              <w:t xml:space="preserve">, prijevoz, </w:t>
            </w:r>
          </w:p>
        </w:tc>
        <w:tc>
          <w:tcPr>
            <w:tcW w:w="724" w:type="pct"/>
            <w:tcBorders>
              <w:top w:val="nil"/>
              <w:left w:val="nil"/>
              <w:bottom w:val="single" w:sz="4" w:space="0" w:color="auto"/>
              <w:right w:val="single" w:sz="4" w:space="0" w:color="auto"/>
            </w:tcBorders>
            <w:noWrap/>
            <w:vAlign w:val="bottom"/>
            <w:hideMark/>
          </w:tcPr>
          <w:p w14:paraId="78A3D2AA" w14:textId="77777777" w:rsidR="00382306" w:rsidRPr="00AA6F25" w:rsidRDefault="00382306" w:rsidP="00382306">
            <w:pPr>
              <w:jc w:val="right"/>
            </w:pPr>
            <w:r w:rsidRPr="00AA6F25">
              <w:t>168.451,83</w:t>
            </w:r>
          </w:p>
        </w:tc>
        <w:tc>
          <w:tcPr>
            <w:tcW w:w="593" w:type="pct"/>
            <w:tcBorders>
              <w:top w:val="nil"/>
              <w:left w:val="nil"/>
              <w:bottom w:val="single" w:sz="4" w:space="0" w:color="auto"/>
              <w:right w:val="single" w:sz="4" w:space="0" w:color="auto"/>
            </w:tcBorders>
            <w:noWrap/>
            <w:vAlign w:val="bottom"/>
            <w:hideMark/>
          </w:tcPr>
          <w:p w14:paraId="3FD5AB16"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0311310E" w14:textId="77777777" w:rsidR="00382306" w:rsidRPr="00AA6F25" w:rsidRDefault="00382306" w:rsidP="00382306">
            <w:r w:rsidRPr="00AA6F25">
              <w:t> -</w:t>
            </w:r>
          </w:p>
        </w:tc>
      </w:tr>
      <w:tr w:rsidR="00382306" w:rsidRPr="00AA6F25" w14:paraId="0F89FA98" w14:textId="77777777" w:rsidTr="00382306">
        <w:trPr>
          <w:trHeight w:val="810"/>
        </w:trPr>
        <w:tc>
          <w:tcPr>
            <w:tcW w:w="395" w:type="pct"/>
            <w:tcBorders>
              <w:top w:val="nil"/>
              <w:left w:val="single" w:sz="4" w:space="0" w:color="auto"/>
              <w:bottom w:val="single" w:sz="4" w:space="0" w:color="auto"/>
              <w:right w:val="single" w:sz="4" w:space="0" w:color="auto"/>
            </w:tcBorders>
            <w:vAlign w:val="bottom"/>
            <w:hideMark/>
          </w:tcPr>
          <w:p w14:paraId="4982A5FB" w14:textId="77777777" w:rsidR="00382306" w:rsidRPr="00AA6F25" w:rsidRDefault="00382306" w:rsidP="00382306">
            <w:pPr>
              <w:rPr>
                <w:b/>
                <w:bCs/>
              </w:rPr>
            </w:pPr>
            <w:r w:rsidRPr="00AA6F25">
              <w:rPr>
                <w:b/>
                <w:bCs/>
              </w:rPr>
              <w:t>6.</w:t>
            </w:r>
          </w:p>
        </w:tc>
        <w:tc>
          <w:tcPr>
            <w:tcW w:w="1052" w:type="pct"/>
            <w:tcBorders>
              <w:top w:val="nil"/>
              <w:left w:val="nil"/>
              <w:bottom w:val="single" w:sz="4" w:space="0" w:color="auto"/>
              <w:right w:val="single" w:sz="4" w:space="0" w:color="auto"/>
            </w:tcBorders>
            <w:vAlign w:val="bottom"/>
            <w:hideMark/>
          </w:tcPr>
          <w:p w14:paraId="34265D3C" w14:textId="77777777" w:rsidR="00382306" w:rsidRPr="00AA6F25" w:rsidRDefault="00382306" w:rsidP="00382306">
            <w:r w:rsidRPr="00AA6F25">
              <w:t>RH MINISTARSTVO FINANCIJA, zastupano po ŽDO, OIB: 18683136487</w:t>
            </w:r>
          </w:p>
        </w:tc>
        <w:tc>
          <w:tcPr>
            <w:tcW w:w="724" w:type="pct"/>
            <w:tcBorders>
              <w:top w:val="nil"/>
              <w:left w:val="nil"/>
              <w:bottom w:val="single" w:sz="4" w:space="0" w:color="auto"/>
              <w:right w:val="single" w:sz="4" w:space="0" w:color="auto"/>
            </w:tcBorders>
            <w:vAlign w:val="bottom"/>
            <w:hideMark/>
          </w:tcPr>
          <w:p w14:paraId="3ED3927A" w14:textId="77777777" w:rsidR="00382306" w:rsidRPr="00AA6F25" w:rsidRDefault="00382306" w:rsidP="00382306">
            <w:pPr>
              <w:jc w:val="right"/>
            </w:pPr>
            <w:r w:rsidRPr="00AA6F25">
              <w:t>9.069,71</w:t>
            </w:r>
          </w:p>
        </w:tc>
        <w:tc>
          <w:tcPr>
            <w:tcW w:w="790" w:type="pct"/>
            <w:tcBorders>
              <w:top w:val="nil"/>
              <w:left w:val="nil"/>
              <w:bottom w:val="single" w:sz="4" w:space="0" w:color="auto"/>
              <w:right w:val="single" w:sz="4" w:space="0" w:color="auto"/>
            </w:tcBorders>
            <w:vAlign w:val="bottom"/>
            <w:hideMark/>
          </w:tcPr>
          <w:p w14:paraId="55A71754" w14:textId="77777777" w:rsidR="00382306" w:rsidRPr="00AA6F25" w:rsidRDefault="00382306" w:rsidP="00382306">
            <w:proofErr w:type="spellStart"/>
            <w:r w:rsidRPr="00AA6F25">
              <w:t>dop</w:t>
            </w:r>
            <w:proofErr w:type="spellEnd"/>
            <w:r w:rsidRPr="00AA6F25">
              <w:t xml:space="preserve">. na plaće priznati po </w:t>
            </w:r>
            <w:proofErr w:type="spellStart"/>
            <w:r w:rsidRPr="00AA6F25">
              <w:t>steč</w:t>
            </w:r>
            <w:proofErr w:type="spellEnd"/>
            <w:r w:rsidRPr="00AA6F25">
              <w:t>-upraviteljici  osim priznatog iznosa.</w:t>
            </w:r>
          </w:p>
        </w:tc>
        <w:tc>
          <w:tcPr>
            <w:tcW w:w="724" w:type="pct"/>
            <w:tcBorders>
              <w:top w:val="nil"/>
              <w:left w:val="nil"/>
              <w:bottom w:val="single" w:sz="4" w:space="0" w:color="auto"/>
              <w:right w:val="single" w:sz="4" w:space="0" w:color="auto"/>
            </w:tcBorders>
            <w:noWrap/>
            <w:vAlign w:val="bottom"/>
            <w:hideMark/>
          </w:tcPr>
          <w:p w14:paraId="0636D686" w14:textId="77777777" w:rsidR="00382306" w:rsidRPr="00AA6F25" w:rsidRDefault="00382306" w:rsidP="00382306">
            <w:pPr>
              <w:jc w:val="right"/>
            </w:pPr>
            <w:r w:rsidRPr="00AA6F25">
              <w:t>9.069,71</w:t>
            </w:r>
          </w:p>
        </w:tc>
        <w:tc>
          <w:tcPr>
            <w:tcW w:w="593" w:type="pct"/>
            <w:tcBorders>
              <w:top w:val="nil"/>
              <w:left w:val="nil"/>
              <w:bottom w:val="single" w:sz="4" w:space="0" w:color="auto"/>
              <w:right w:val="single" w:sz="4" w:space="0" w:color="auto"/>
            </w:tcBorders>
            <w:noWrap/>
            <w:vAlign w:val="bottom"/>
            <w:hideMark/>
          </w:tcPr>
          <w:p w14:paraId="00D08077" w14:textId="77777777" w:rsidR="00382306" w:rsidRPr="00AA6F25" w:rsidRDefault="00382306" w:rsidP="00382306">
            <w:r w:rsidRPr="00AA6F25">
              <w:t> -</w:t>
            </w:r>
          </w:p>
        </w:tc>
        <w:tc>
          <w:tcPr>
            <w:tcW w:w="722" w:type="pct"/>
            <w:tcBorders>
              <w:top w:val="nil"/>
              <w:left w:val="nil"/>
              <w:bottom w:val="single" w:sz="4" w:space="0" w:color="auto"/>
              <w:right w:val="single" w:sz="4" w:space="0" w:color="auto"/>
            </w:tcBorders>
            <w:vAlign w:val="bottom"/>
            <w:hideMark/>
          </w:tcPr>
          <w:p w14:paraId="59DD0808" w14:textId="77777777" w:rsidR="00382306" w:rsidRPr="00AA6F25" w:rsidRDefault="00382306" w:rsidP="00382306">
            <w:r w:rsidRPr="00AA6F25">
              <w:t> -</w:t>
            </w:r>
          </w:p>
        </w:tc>
      </w:tr>
    </w:tbl>
    <w:p w14:paraId="3B5F5670" w14:textId="77777777" w:rsidR="00382306" w:rsidRDefault="00382306" w:rsidP="00382306">
      <w:pPr>
        <w:spacing w:before="200"/>
        <w:ind w:firstLine="709"/>
        <w:rPr>
          <w:rFonts w:eastAsia="Arial Unicode MS"/>
          <w:lang w:eastAsia="en-US"/>
        </w:rPr>
      </w:pPr>
    </w:p>
    <w:p w14:paraId="5383C986" w14:textId="77777777" w:rsidR="00382306" w:rsidRDefault="00382306" w:rsidP="00382306">
      <w:pPr>
        <w:spacing w:before="400"/>
        <w:ind w:firstLine="708"/>
        <w:jc w:val="both"/>
        <w:rPr>
          <w:rFonts w:eastAsia="Arial Unicode MS"/>
          <w:lang w:eastAsia="en-US"/>
        </w:rPr>
      </w:pPr>
      <w:r>
        <w:rPr>
          <w:rFonts w:eastAsia="Arial Unicode MS"/>
          <w:lang w:eastAsia="en-US"/>
        </w:rPr>
        <w:t xml:space="preserve">II. Utvrđuju se tražbine </w:t>
      </w:r>
      <w:bookmarkStart w:id="0" w:name="OLE_LINK1"/>
      <w:bookmarkStart w:id="1" w:name="OLE_LINK2"/>
      <w:r>
        <w:rPr>
          <w:rFonts w:eastAsia="Arial Unicode MS"/>
          <w:lang w:eastAsia="en-US"/>
        </w:rPr>
        <w:t>vjerovnika II. višeg isplatnog reda</w:t>
      </w:r>
      <w:bookmarkEnd w:id="0"/>
      <w:bookmarkEnd w:id="1"/>
      <w:r>
        <w:rPr>
          <w:rFonts w:eastAsia="Arial Unicode MS"/>
          <w:lang w:eastAsia="en-US"/>
        </w:rPr>
        <w:t>:</w:t>
      </w:r>
    </w:p>
    <w:p w14:paraId="01D6F46C" w14:textId="77777777" w:rsidR="00160E35" w:rsidRDefault="00160E35" w:rsidP="00382306">
      <w:pPr>
        <w:spacing w:before="400"/>
        <w:ind w:firstLine="708"/>
        <w:jc w:val="both"/>
        <w:rPr>
          <w:rFonts w:eastAsia="Arial Unicode MS"/>
          <w:lang w:eastAsia="en-US"/>
        </w:rPr>
      </w:pPr>
    </w:p>
    <w:tbl>
      <w:tblPr>
        <w:tblW w:w="10916" w:type="dxa"/>
        <w:tblInd w:w="-743" w:type="dxa"/>
        <w:tblLayout w:type="fixed"/>
        <w:tblLook w:val="04A0" w:firstRow="1" w:lastRow="0" w:firstColumn="1" w:lastColumn="0" w:noHBand="0" w:noVBand="1"/>
      </w:tblPr>
      <w:tblGrid>
        <w:gridCol w:w="709"/>
        <w:gridCol w:w="2269"/>
        <w:gridCol w:w="1701"/>
        <w:gridCol w:w="1559"/>
        <w:gridCol w:w="1701"/>
        <w:gridCol w:w="1701"/>
        <w:gridCol w:w="1276"/>
      </w:tblGrid>
      <w:tr w:rsidR="00382306" w:rsidRPr="00AA6F25" w14:paraId="358CFC4A" w14:textId="77777777" w:rsidTr="00382306">
        <w:trPr>
          <w:trHeight w:val="900"/>
        </w:trPr>
        <w:tc>
          <w:tcPr>
            <w:tcW w:w="709" w:type="dxa"/>
            <w:tcBorders>
              <w:top w:val="single" w:sz="4" w:space="0" w:color="auto"/>
              <w:left w:val="single" w:sz="4" w:space="0" w:color="auto"/>
              <w:bottom w:val="single" w:sz="4" w:space="0" w:color="auto"/>
              <w:right w:val="single" w:sz="4" w:space="0" w:color="auto"/>
            </w:tcBorders>
            <w:vAlign w:val="bottom"/>
            <w:hideMark/>
          </w:tcPr>
          <w:p w14:paraId="2E6B8570" w14:textId="77777777" w:rsidR="00382306" w:rsidRPr="00382306" w:rsidRDefault="00382306" w:rsidP="00382306">
            <w:pPr>
              <w:rPr>
                <w:bCs/>
              </w:rPr>
            </w:pPr>
            <w:r w:rsidRPr="00382306">
              <w:rPr>
                <w:bCs/>
              </w:rPr>
              <w:t>Br.</w:t>
            </w:r>
            <w:r w:rsidRPr="00382306">
              <w:rPr>
                <w:bCs/>
              </w:rPr>
              <w:br/>
            </w:r>
            <w:proofErr w:type="spellStart"/>
            <w:r w:rsidRPr="00382306">
              <w:rPr>
                <w:bCs/>
              </w:rPr>
              <w:t>Traž</w:t>
            </w:r>
            <w:proofErr w:type="spellEnd"/>
            <w:r w:rsidRPr="00382306">
              <w:rPr>
                <w:bCs/>
              </w:rPr>
              <w:t>.</w:t>
            </w:r>
          </w:p>
        </w:tc>
        <w:tc>
          <w:tcPr>
            <w:tcW w:w="2269" w:type="dxa"/>
            <w:tcBorders>
              <w:top w:val="single" w:sz="4" w:space="0" w:color="auto"/>
              <w:left w:val="nil"/>
              <w:bottom w:val="single" w:sz="4" w:space="0" w:color="auto"/>
              <w:right w:val="single" w:sz="4" w:space="0" w:color="auto"/>
            </w:tcBorders>
            <w:vAlign w:val="bottom"/>
            <w:hideMark/>
          </w:tcPr>
          <w:p w14:paraId="6DEAE7FD" w14:textId="77777777" w:rsidR="00382306" w:rsidRPr="00382306" w:rsidRDefault="00382306" w:rsidP="00382306">
            <w:pPr>
              <w:jc w:val="center"/>
              <w:rPr>
                <w:bCs/>
              </w:rPr>
            </w:pPr>
            <w:r w:rsidRPr="00382306">
              <w:rPr>
                <w:bCs/>
              </w:rPr>
              <w:t>VJEROVNIK</w:t>
            </w:r>
          </w:p>
        </w:tc>
        <w:tc>
          <w:tcPr>
            <w:tcW w:w="1701" w:type="dxa"/>
            <w:tcBorders>
              <w:top w:val="single" w:sz="4" w:space="0" w:color="auto"/>
              <w:left w:val="nil"/>
              <w:bottom w:val="single" w:sz="4" w:space="0" w:color="auto"/>
              <w:right w:val="single" w:sz="4" w:space="0" w:color="auto"/>
            </w:tcBorders>
            <w:vAlign w:val="bottom"/>
            <w:hideMark/>
          </w:tcPr>
          <w:p w14:paraId="67D2BEA2" w14:textId="77777777" w:rsidR="00382306" w:rsidRPr="00382306" w:rsidRDefault="00382306" w:rsidP="00382306">
            <w:pPr>
              <w:jc w:val="center"/>
              <w:rPr>
                <w:bCs/>
              </w:rPr>
            </w:pPr>
            <w:r w:rsidRPr="00382306">
              <w:rPr>
                <w:bCs/>
              </w:rPr>
              <w:t>Iznos prijavljene tražbine u kn</w:t>
            </w:r>
          </w:p>
        </w:tc>
        <w:tc>
          <w:tcPr>
            <w:tcW w:w="1559" w:type="dxa"/>
            <w:tcBorders>
              <w:top w:val="single" w:sz="4" w:space="0" w:color="auto"/>
              <w:left w:val="nil"/>
              <w:bottom w:val="single" w:sz="4" w:space="0" w:color="auto"/>
              <w:right w:val="single" w:sz="4" w:space="0" w:color="auto"/>
            </w:tcBorders>
            <w:vAlign w:val="bottom"/>
            <w:hideMark/>
          </w:tcPr>
          <w:p w14:paraId="1AE83215" w14:textId="77777777" w:rsidR="00382306" w:rsidRPr="00382306" w:rsidRDefault="00382306" w:rsidP="00382306">
            <w:pPr>
              <w:jc w:val="center"/>
              <w:rPr>
                <w:bCs/>
              </w:rPr>
            </w:pPr>
            <w:r w:rsidRPr="00382306">
              <w:rPr>
                <w:bCs/>
              </w:rPr>
              <w:t>pravna osnova prijavljene tražbine</w:t>
            </w:r>
          </w:p>
        </w:tc>
        <w:tc>
          <w:tcPr>
            <w:tcW w:w="1701" w:type="dxa"/>
            <w:tcBorders>
              <w:top w:val="single" w:sz="4" w:space="0" w:color="auto"/>
              <w:left w:val="nil"/>
              <w:bottom w:val="single" w:sz="4" w:space="0" w:color="auto"/>
              <w:right w:val="single" w:sz="4" w:space="0" w:color="auto"/>
            </w:tcBorders>
            <w:vAlign w:val="bottom"/>
            <w:hideMark/>
          </w:tcPr>
          <w:p w14:paraId="58D61250" w14:textId="77777777" w:rsidR="00382306" w:rsidRPr="00382306" w:rsidRDefault="00382306" w:rsidP="00382306">
            <w:pPr>
              <w:jc w:val="center"/>
              <w:rPr>
                <w:bCs/>
              </w:rPr>
            </w:pPr>
            <w:r w:rsidRPr="00382306">
              <w:rPr>
                <w:bCs/>
              </w:rPr>
              <w:t>Iznos  priznate  tražbine u kn</w:t>
            </w:r>
          </w:p>
        </w:tc>
        <w:tc>
          <w:tcPr>
            <w:tcW w:w="1701" w:type="dxa"/>
            <w:tcBorders>
              <w:top w:val="single" w:sz="4" w:space="0" w:color="auto"/>
              <w:left w:val="nil"/>
              <w:bottom w:val="single" w:sz="4" w:space="0" w:color="auto"/>
              <w:right w:val="single" w:sz="4" w:space="0" w:color="auto"/>
            </w:tcBorders>
            <w:vAlign w:val="bottom"/>
            <w:hideMark/>
          </w:tcPr>
          <w:p w14:paraId="27897A3B" w14:textId="77777777" w:rsidR="00382306" w:rsidRPr="00382306" w:rsidRDefault="00382306" w:rsidP="00382306">
            <w:pPr>
              <w:jc w:val="center"/>
              <w:rPr>
                <w:bCs/>
              </w:rPr>
            </w:pPr>
            <w:r w:rsidRPr="00382306">
              <w:rPr>
                <w:bCs/>
              </w:rPr>
              <w:t xml:space="preserve">Iznos osporene tražbine u kn    </w:t>
            </w:r>
          </w:p>
        </w:tc>
        <w:tc>
          <w:tcPr>
            <w:tcW w:w="1276" w:type="dxa"/>
            <w:tcBorders>
              <w:top w:val="single" w:sz="4" w:space="0" w:color="auto"/>
              <w:left w:val="nil"/>
              <w:bottom w:val="single" w:sz="4" w:space="0" w:color="auto"/>
              <w:right w:val="single" w:sz="4" w:space="0" w:color="auto"/>
            </w:tcBorders>
          </w:tcPr>
          <w:p w14:paraId="6022E3E0" w14:textId="77777777" w:rsidR="00382306" w:rsidRPr="00382306" w:rsidRDefault="00382306" w:rsidP="00382306">
            <w:pPr>
              <w:jc w:val="center"/>
              <w:rPr>
                <w:bCs/>
              </w:rPr>
            </w:pPr>
            <w:r w:rsidRPr="00382306">
              <w:rPr>
                <w:bCs/>
              </w:rPr>
              <w:t>Osporavatelj</w:t>
            </w:r>
          </w:p>
        </w:tc>
      </w:tr>
      <w:tr w:rsidR="00382306" w:rsidRPr="00AA6F25" w14:paraId="3141FAE9" w14:textId="77777777" w:rsidTr="00382306">
        <w:trPr>
          <w:trHeight w:val="870"/>
        </w:trPr>
        <w:tc>
          <w:tcPr>
            <w:tcW w:w="709" w:type="dxa"/>
            <w:tcBorders>
              <w:top w:val="nil"/>
              <w:left w:val="single" w:sz="4" w:space="0" w:color="auto"/>
              <w:bottom w:val="single" w:sz="4" w:space="0" w:color="auto"/>
              <w:right w:val="single" w:sz="4" w:space="0" w:color="auto"/>
            </w:tcBorders>
            <w:vAlign w:val="bottom"/>
            <w:hideMark/>
          </w:tcPr>
          <w:p w14:paraId="7CB77CA5" w14:textId="77777777" w:rsidR="00382306" w:rsidRPr="00982CB4" w:rsidRDefault="00160E35" w:rsidP="00382306">
            <w:pPr>
              <w:rPr>
                <w:b/>
                <w:bCs/>
              </w:rPr>
            </w:pPr>
            <w:r>
              <w:rPr>
                <w:b/>
                <w:bCs/>
              </w:rPr>
              <w:t>1</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2635B703" w14:textId="77777777" w:rsidR="00382306" w:rsidRPr="00982CB4" w:rsidRDefault="00382306" w:rsidP="00382306">
            <w:r w:rsidRPr="00982CB4">
              <w:t>ORION HGK d.o.o.;</w:t>
            </w:r>
          </w:p>
          <w:p w14:paraId="75BAA54F" w14:textId="77777777" w:rsidR="00382306" w:rsidRPr="00982CB4" w:rsidRDefault="00382306" w:rsidP="00382306">
            <w:r w:rsidRPr="00982CB4">
              <w:t>OIB: 91992799978</w:t>
            </w:r>
          </w:p>
        </w:tc>
        <w:tc>
          <w:tcPr>
            <w:tcW w:w="1701" w:type="dxa"/>
            <w:tcBorders>
              <w:top w:val="nil"/>
              <w:left w:val="single" w:sz="4" w:space="0" w:color="auto"/>
              <w:bottom w:val="single" w:sz="4" w:space="0" w:color="auto"/>
              <w:right w:val="nil"/>
            </w:tcBorders>
            <w:noWrap/>
            <w:vAlign w:val="bottom"/>
            <w:hideMark/>
          </w:tcPr>
          <w:p w14:paraId="1464C2E2" w14:textId="77777777" w:rsidR="00382306" w:rsidRPr="00982CB4" w:rsidRDefault="00382306" w:rsidP="00382306">
            <w:pPr>
              <w:jc w:val="right"/>
            </w:pPr>
            <w:r w:rsidRPr="00982CB4">
              <w:t>20.295,00</w:t>
            </w:r>
          </w:p>
        </w:tc>
        <w:tc>
          <w:tcPr>
            <w:tcW w:w="1559" w:type="dxa"/>
            <w:tcBorders>
              <w:top w:val="nil"/>
              <w:left w:val="single" w:sz="4" w:space="0" w:color="auto"/>
              <w:bottom w:val="single" w:sz="4" w:space="0" w:color="auto"/>
              <w:right w:val="single" w:sz="4" w:space="0" w:color="auto"/>
            </w:tcBorders>
            <w:vAlign w:val="bottom"/>
            <w:hideMark/>
          </w:tcPr>
          <w:p w14:paraId="78952340" w14:textId="77777777" w:rsidR="00382306" w:rsidRPr="00982CB4" w:rsidRDefault="00382306" w:rsidP="00382306">
            <w:r w:rsidRPr="00982CB4">
              <w:t>račun za izradu tehničke</w:t>
            </w:r>
            <w:r w:rsidRPr="00982CB4">
              <w:br/>
              <w:t xml:space="preserve">dokumentacije po potpisanom Ugovoru  </w:t>
            </w:r>
          </w:p>
        </w:tc>
        <w:tc>
          <w:tcPr>
            <w:tcW w:w="1701" w:type="dxa"/>
            <w:tcBorders>
              <w:top w:val="nil"/>
              <w:left w:val="nil"/>
              <w:bottom w:val="single" w:sz="4" w:space="0" w:color="auto"/>
              <w:right w:val="single" w:sz="4" w:space="0" w:color="auto"/>
            </w:tcBorders>
            <w:noWrap/>
            <w:vAlign w:val="bottom"/>
            <w:hideMark/>
          </w:tcPr>
          <w:p w14:paraId="0C765593" w14:textId="77777777" w:rsidR="00382306" w:rsidRPr="00982CB4" w:rsidRDefault="00382306" w:rsidP="00382306">
            <w:pPr>
              <w:jc w:val="right"/>
            </w:pPr>
            <w:r w:rsidRPr="00982CB4">
              <w:t>20.295,00</w:t>
            </w:r>
          </w:p>
        </w:tc>
        <w:tc>
          <w:tcPr>
            <w:tcW w:w="1701" w:type="dxa"/>
            <w:tcBorders>
              <w:top w:val="nil"/>
              <w:left w:val="nil"/>
              <w:bottom w:val="single" w:sz="4" w:space="0" w:color="auto"/>
              <w:right w:val="single" w:sz="4" w:space="0" w:color="auto"/>
            </w:tcBorders>
            <w:noWrap/>
            <w:vAlign w:val="bottom"/>
            <w:hideMark/>
          </w:tcPr>
          <w:p w14:paraId="32BD9DAD"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F56D54F" w14:textId="77777777" w:rsidR="00382306" w:rsidRPr="00AA6F25" w:rsidRDefault="00382306" w:rsidP="00382306">
            <w:pPr>
              <w:jc w:val="center"/>
            </w:pPr>
            <w:r>
              <w:t>-</w:t>
            </w:r>
          </w:p>
        </w:tc>
      </w:tr>
      <w:tr w:rsidR="00382306" w:rsidRPr="00AA6F25" w14:paraId="0B1A19E2"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4B4393DC" w14:textId="77777777" w:rsidR="00382306" w:rsidRPr="00982CB4" w:rsidRDefault="00160E35" w:rsidP="00382306">
            <w:pPr>
              <w:rPr>
                <w:b/>
                <w:bCs/>
              </w:rPr>
            </w:pPr>
            <w:r>
              <w:rPr>
                <w:b/>
                <w:bCs/>
              </w:rPr>
              <w:t>2</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7A8C493E" w14:textId="77777777" w:rsidR="00382306" w:rsidRPr="00982CB4" w:rsidRDefault="00382306" w:rsidP="00382306">
            <w:r w:rsidRPr="00982CB4">
              <w:t>CESTAR d.o.o. ,OIB: 27471262195</w:t>
            </w:r>
          </w:p>
        </w:tc>
        <w:tc>
          <w:tcPr>
            <w:tcW w:w="1701" w:type="dxa"/>
            <w:tcBorders>
              <w:top w:val="nil"/>
              <w:left w:val="single" w:sz="4" w:space="0" w:color="auto"/>
              <w:bottom w:val="single" w:sz="4" w:space="0" w:color="auto"/>
              <w:right w:val="nil"/>
            </w:tcBorders>
            <w:vAlign w:val="bottom"/>
            <w:hideMark/>
          </w:tcPr>
          <w:p w14:paraId="72E2C60F" w14:textId="77777777" w:rsidR="00382306" w:rsidRPr="00982CB4" w:rsidRDefault="00382306" w:rsidP="00382306">
            <w:pPr>
              <w:jc w:val="right"/>
            </w:pPr>
            <w:r w:rsidRPr="00982CB4">
              <w:t>1.770.802,47</w:t>
            </w:r>
          </w:p>
        </w:tc>
        <w:tc>
          <w:tcPr>
            <w:tcW w:w="1559" w:type="dxa"/>
            <w:tcBorders>
              <w:top w:val="nil"/>
              <w:left w:val="single" w:sz="4" w:space="0" w:color="auto"/>
              <w:bottom w:val="single" w:sz="4" w:space="0" w:color="auto"/>
              <w:right w:val="single" w:sz="4" w:space="0" w:color="auto"/>
            </w:tcBorders>
            <w:vAlign w:val="bottom"/>
            <w:hideMark/>
          </w:tcPr>
          <w:p w14:paraId="00D51514" w14:textId="77777777" w:rsidR="00382306" w:rsidRPr="00982CB4" w:rsidRDefault="00382306" w:rsidP="00382306">
            <w:r w:rsidRPr="00982CB4">
              <w:t xml:space="preserve">Dug po situac.za izvršene radove glavnica 1.080.408,25  i </w:t>
            </w:r>
            <w:proofErr w:type="spellStart"/>
            <w:r w:rsidRPr="00982CB4">
              <w:t>zzk</w:t>
            </w:r>
            <w:proofErr w:type="spellEnd"/>
            <w:r w:rsidRPr="00982CB4">
              <w:t xml:space="preserve"> 690.394,22 kn.</w:t>
            </w:r>
          </w:p>
        </w:tc>
        <w:tc>
          <w:tcPr>
            <w:tcW w:w="1701" w:type="dxa"/>
            <w:tcBorders>
              <w:top w:val="nil"/>
              <w:left w:val="nil"/>
              <w:bottom w:val="single" w:sz="4" w:space="0" w:color="auto"/>
              <w:right w:val="single" w:sz="4" w:space="0" w:color="auto"/>
            </w:tcBorders>
            <w:vAlign w:val="bottom"/>
            <w:hideMark/>
          </w:tcPr>
          <w:p w14:paraId="09965BD6" w14:textId="77777777" w:rsidR="00382306" w:rsidRPr="00982CB4" w:rsidRDefault="00382306" w:rsidP="00382306">
            <w:pPr>
              <w:jc w:val="right"/>
            </w:pPr>
            <w:r w:rsidRPr="00982CB4">
              <w:t>1.770.802,47</w:t>
            </w:r>
          </w:p>
        </w:tc>
        <w:tc>
          <w:tcPr>
            <w:tcW w:w="1701" w:type="dxa"/>
            <w:tcBorders>
              <w:top w:val="nil"/>
              <w:left w:val="nil"/>
              <w:bottom w:val="single" w:sz="4" w:space="0" w:color="auto"/>
              <w:right w:val="single" w:sz="4" w:space="0" w:color="auto"/>
            </w:tcBorders>
            <w:noWrap/>
            <w:vAlign w:val="bottom"/>
            <w:hideMark/>
          </w:tcPr>
          <w:p w14:paraId="684DE3BA" w14:textId="77777777" w:rsidR="00382306" w:rsidRPr="00AA6F25" w:rsidRDefault="00382306" w:rsidP="00382306">
            <w:r w:rsidRPr="00AA6F25">
              <w:t> </w:t>
            </w:r>
            <w:r>
              <w:t>-</w:t>
            </w:r>
          </w:p>
        </w:tc>
        <w:tc>
          <w:tcPr>
            <w:tcW w:w="1276" w:type="dxa"/>
            <w:tcBorders>
              <w:top w:val="nil"/>
              <w:left w:val="nil"/>
              <w:bottom w:val="single" w:sz="4" w:space="0" w:color="auto"/>
              <w:right w:val="single" w:sz="4" w:space="0" w:color="auto"/>
            </w:tcBorders>
          </w:tcPr>
          <w:p w14:paraId="0F264AC0" w14:textId="77777777" w:rsidR="00382306" w:rsidRDefault="00382306" w:rsidP="00382306"/>
          <w:p w14:paraId="4B0E6065" w14:textId="77777777" w:rsidR="00382306" w:rsidRDefault="00382306" w:rsidP="00382306"/>
          <w:p w14:paraId="0194E8D3" w14:textId="77777777" w:rsidR="00382306" w:rsidRDefault="00382306" w:rsidP="00382306"/>
          <w:p w14:paraId="48B489DE" w14:textId="77777777" w:rsidR="00382306" w:rsidRDefault="00382306" w:rsidP="00382306"/>
          <w:p w14:paraId="5119F1B9" w14:textId="77777777" w:rsidR="00382306" w:rsidRDefault="00382306" w:rsidP="00382306"/>
          <w:p w14:paraId="6B5B36F9" w14:textId="77777777" w:rsidR="00382306" w:rsidRDefault="00382306" w:rsidP="00382306"/>
          <w:p w14:paraId="2558D676" w14:textId="77777777" w:rsidR="00382306" w:rsidRDefault="00382306" w:rsidP="00382306"/>
          <w:p w14:paraId="5C2824D6" w14:textId="77777777" w:rsidR="00382306" w:rsidRPr="00AA6F25" w:rsidRDefault="00382306" w:rsidP="00382306">
            <w:r>
              <w:t>-</w:t>
            </w:r>
          </w:p>
        </w:tc>
      </w:tr>
      <w:tr w:rsidR="00382306" w:rsidRPr="00AA6F25" w14:paraId="66F4BE05" w14:textId="77777777" w:rsidTr="00160E35">
        <w:trPr>
          <w:trHeight w:val="960"/>
        </w:trPr>
        <w:tc>
          <w:tcPr>
            <w:tcW w:w="709" w:type="dxa"/>
            <w:tcBorders>
              <w:top w:val="nil"/>
              <w:left w:val="single" w:sz="4" w:space="0" w:color="auto"/>
              <w:bottom w:val="single" w:sz="4" w:space="0" w:color="auto"/>
              <w:right w:val="single" w:sz="4" w:space="0" w:color="auto"/>
            </w:tcBorders>
            <w:vAlign w:val="bottom"/>
          </w:tcPr>
          <w:p w14:paraId="035FBB69" w14:textId="77777777" w:rsidR="00382306" w:rsidRPr="00982CB4" w:rsidRDefault="00160E35" w:rsidP="00382306">
            <w:pPr>
              <w:rPr>
                <w:b/>
                <w:bCs/>
              </w:rPr>
            </w:pPr>
            <w:r>
              <w:rPr>
                <w:b/>
                <w:bCs/>
              </w:rPr>
              <w:lastRenderedPageBreak/>
              <w:t>3.</w:t>
            </w:r>
          </w:p>
        </w:tc>
        <w:tc>
          <w:tcPr>
            <w:tcW w:w="2269" w:type="dxa"/>
            <w:tcBorders>
              <w:top w:val="nil"/>
              <w:left w:val="nil"/>
              <w:bottom w:val="single" w:sz="4" w:space="0" w:color="auto"/>
              <w:right w:val="single" w:sz="4" w:space="0" w:color="auto"/>
            </w:tcBorders>
            <w:vAlign w:val="bottom"/>
            <w:hideMark/>
          </w:tcPr>
          <w:p w14:paraId="0AA5697D" w14:textId="77777777" w:rsidR="00382306" w:rsidRPr="00982CB4" w:rsidRDefault="00382306" w:rsidP="00382306">
            <w:r w:rsidRPr="00982CB4">
              <w:t>VODOVOD I KANALIZACIJA d.o.o.</w:t>
            </w:r>
          </w:p>
          <w:p w14:paraId="06CC98AF" w14:textId="77777777" w:rsidR="00382306" w:rsidRPr="00982CB4" w:rsidRDefault="00382306" w:rsidP="00382306">
            <w:r w:rsidRPr="00982CB4">
              <w:t>OIB: 56826138353</w:t>
            </w:r>
          </w:p>
        </w:tc>
        <w:tc>
          <w:tcPr>
            <w:tcW w:w="1701" w:type="dxa"/>
            <w:tcBorders>
              <w:top w:val="nil"/>
              <w:left w:val="nil"/>
              <w:bottom w:val="single" w:sz="4" w:space="0" w:color="auto"/>
              <w:right w:val="single" w:sz="4" w:space="0" w:color="auto"/>
            </w:tcBorders>
            <w:noWrap/>
            <w:vAlign w:val="bottom"/>
            <w:hideMark/>
          </w:tcPr>
          <w:p w14:paraId="720A34DB" w14:textId="77777777" w:rsidR="00382306" w:rsidRPr="00982CB4" w:rsidRDefault="00382306" w:rsidP="00382306">
            <w:pPr>
              <w:jc w:val="right"/>
            </w:pPr>
            <w:r w:rsidRPr="00982CB4">
              <w:t>114.709,48</w:t>
            </w:r>
          </w:p>
        </w:tc>
        <w:tc>
          <w:tcPr>
            <w:tcW w:w="1559" w:type="dxa"/>
            <w:tcBorders>
              <w:top w:val="nil"/>
              <w:left w:val="nil"/>
              <w:bottom w:val="single" w:sz="4" w:space="0" w:color="auto"/>
              <w:right w:val="single" w:sz="4" w:space="0" w:color="auto"/>
            </w:tcBorders>
            <w:vAlign w:val="bottom"/>
            <w:hideMark/>
          </w:tcPr>
          <w:p w14:paraId="0C9ABA1C" w14:textId="77777777" w:rsidR="00382306" w:rsidRPr="00982CB4" w:rsidRDefault="00382306" w:rsidP="00382306">
            <w:proofErr w:type="spellStart"/>
            <w:r w:rsidRPr="00982CB4">
              <w:t>glavn</w:t>
            </w:r>
            <w:proofErr w:type="spellEnd"/>
            <w:r w:rsidRPr="00982CB4">
              <w:t>. 98.136,23</w:t>
            </w:r>
            <w:r w:rsidRPr="00982CB4">
              <w:br/>
            </w:r>
            <w:proofErr w:type="spellStart"/>
            <w:r w:rsidRPr="00982CB4">
              <w:t>kta</w:t>
            </w:r>
            <w:proofErr w:type="spellEnd"/>
            <w:r w:rsidRPr="00982CB4">
              <w:t xml:space="preserve">      15.389,39</w:t>
            </w:r>
            <w:r w:rsidRPr="00982CB4">
              <w:br/>
            </w:r>
            <w:proofErr w:type="spellStart"/>
            <w:r w:rsidRPr="00982CB4">
              <w:t>tršak</w:t>
            </w:r>
            <w:proofErr w:type="spellEnd"/>
            <w:r w:rsidRPr="00982CB4">
              <w:t xml:space="preserve"> </w:t>
            </w:r>
            <w:proofErr w:type="spellStart"/>
            <w:r w:rsidRPr="00982CB4">
              <w:t>ovr</w:t>
            </w:r>
            <w:proofErr w:type="spellEnd"/>
            <w:r w:rsidRPr="00982CB4">
              <w:t xml:space="preserve"> 981,11</w:t>
            </w:r>
            <w:r w:rsidRPr="00982CB4">
              <w:br/>
            </w:r>
            <w:proofErr w:type="spellStart"/>
            <w:r w:rsidRPr="00982CB4">
              <w:t>kta</w:t>
            </w:r>
            <w:proofErr w:type="spellEnd"/>
            <w:r w:rsidRPr="00982CB4">
              <w:t xml:space="preserve"> po ovr202,75</w:t>
            </w:r>
          </w:p>
        </w:tc>
        <w:tc>
          <w:tcPr>
            <w:tcW w:w="1701" w:type="dxa"/>
            <w:tcBorders>
              <w:top w:val="nil"/>
              <w:left w:val="nil"/>
              <w:bottom w:val="single" w:sz="4" w:space="0" w:color="auto"/>
              <w:right w:val="single" w:sz="4" w:space="0" w:color="auto"/>
            </w:tcBorders>
            <w:noWrap/>
            <w:vAlign w:val="bottom"/>
            <w:hideMark/>
          </w:tcPr>
          <w:p w14:paraId="26E28416" w14:textId="77777777" w:rsidR="00382306" w:rsidRPr="00982CB4" w:rsidRDefault="00382306" w:rsidP="00382306">
            <w:pPr>
              <w:jc w:val="right"/>
            </w:pPr>
            <w:r w:rsidRPr="00982CB4">
              <w:t>114.709,48</w:t>
            </w:r>
          </w:p>
        </w:tc>
        <w:tc>
          <w:tcPr>
            <w:tcW w:w="1701" w:type="dxa"/>
            <w:tcBorders>
              <w:top w:val="nil"/>
              <w:left w:val="nil"/>
              <w:bottom w:val="single" w:sz="4" w:space="0" w:color="auto"/>
              <w:right w:val="single" w:sz="4" w:space="0" w:color="auto"/>
            </w:tcBorders>
            <w:noWrap/>
            <w:vAlign w:val="bottom"/>
            <w:hideMark/>
          </w:tcPr>
          <w:p w14:paraId="5AF21782"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147CB610" w14:textId="77777777" w:rsidR="00382306" w:rsidRDefault="00382306" w:rsidP="00382306">
            <w:pPr>
              <w:jc w:val="center"/>
            </w:pPr>
          </w:p>
          <w:p w14:paraId="0F614381" w14:textId="77777777" w:rsidR="00382306" w:rsidRDefault="00382306" w:rsidP="00382306">
            <w:pPr>
              <w:jc w:val="center"/>
            </w:pPr>
          </w:p>
          <w:p w14:paraId="21676E7A" w14:textId="77777777" w:rsidR="00382306" w:rsidRDefault="00382306" w:rsidP="00382306">
            <w:pPr>
              <w:jc w:val="center"/>
            </w:pPr>
          </w:p>
          <w:p w14:paraId="18060428" w14:textId="77777777" w:rsidR="00382306" w:rsidRDefault="00382306" w:rsidP="00382306">
            <w:pPr>
              <w:jc w:val="center"/>
            </w:pPr>
          </w:p>
          <w:p w14:paraId="39DA3119" w14:textId="77777777" w:rsidR="00382306" w:rsidRDefault="00382306" w:rsidP="00382306">
            <w:pPr>
              <w:jc w:val="center"/>
            </w:pPr>
          </w:p>
          <w:p w14:paraId="029A5943" w14:textId="77777777" w:rsidR="00382306" w:rsidRDefault="00382306" w:rsidP="00382306">
            <w:pPr>
              <w:jc w:val="center"/>
            </w:pPr>
          </w:p>
          <w:p w14:paraId="765F1642" w14:textId="77777777" w:rsidR="00382306" w:rsidRDefault="00382306" w:rsidP="00382306">
            <w:pPr>
              <w:jc w:val="center"/>
            </w:pPr>
          </w:p>
          <w:p w14:paraId="38E5E7A7" w14:textId="77777777" w:rsidR="00382306" w:rsidRPr="00AA6F25" w:rsidRDefault="00382306" w:rsidP="00382306">
            <w:pPr>
              <w:jc w:val="center"/>
            </w:pPr>
            <w:r>
              <w:t>-</w:t>
            </w:r>
          </w:p>
        </w:tc>
      </w:tr>
      <w:tr w:rsidR="00382306" w:rsidRPr="00AA6F25" w14:paraId="3FD89608" w14:textId="77777777" w:rsidTr="00382306">
        <w:trPr>
          <w:trHeight w:val="825"/>
        </w:trPr>
        <w:tc>
          <w:tcPr>
            <w:tcW w:w="709" w:type="dxa"/>
            <w:tcBorders>
              <w:top w:val="nil"/>
              <w:left w:val="single" w:sz="4" w:space="0" w:color="auto"/>
              <w:bottom w:val="single" w:sz="4" w:space="0" w:color="auto"/>
              <w:right w:val="single" w:sz="4" w:space="0" w:color="auto"/>
            </w:tcBorders>
            <w:vAlign w:val="bottom"/>
            <w:hideMark/>
          </w:tcPr>
          <w:p w14:paraId="562AA32D" w14:textId="77777777" w:rsidR="00382306" w:rsidRPr="00982CB4" w:rsidRDefault="00160E35" w:rsidP="00382306">
            <w:pPr>
              <w:rPr>
                <w:b/>
                <w:bCs/>
              </w:rPr>
            </w:pPr>
            <w:r>
              <w:rPr>
                <w:b/>
                <w:bCs/>
              </w:rPr>
              <w:t>4</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CC2DBA0" w14:textId="77777777" w:rsidR="00382306" w:rsidRPr="00982CB4" w:rsidRDefault="00382306" w:rsidP="00382306">
            <w:pPr>
              <w:jc w:val="right"/>
            </w:pPr>
            <w:r>
              <w:t xml:space="preserve">MONTURA d.o.o. OIB: </w:t>
            </w:r>
            <w:r w:rsidRPr="00982CB4">
              <w:t>72875807371</w:t>
            </w:r>
          </w:p>
        </w:tc>
        <w:tc>
          <w:tcPr>
            <w:tcW w:w="1701" w:type="dxa"/>
            <w:tcBorders>
              <w:top w:val="nil"/>
              <w:left w:val="single" w:sz="4" w:space="0" w:color="auto"/>
              <w:bottom w:val="single" w:sz="4" w:space="0" w:color="auto"/>
              <w:right w:val="nil"/>
            </w:tcBorders>
            <w:noWrap/>
            <w:vAlign w:val="bottom"/>
            <w:hideMark/>
          </w:tcPr>
          <w:p w14:paraId="1A7060A5" w14:textId="77777777" w:rsidR="00382306" w:rsidRPr="00982CB4" w:rsidRDefault="00382306" w:rsidP="00382306">
            <w:pPr>
              <w:jc w:val="right"/>
            </w:pPr>
            <w:r w:rsidRPr="00982CB4">
              <w:t>103.175,60</w:t>
            </w:r>
          </w:p>
        </w:tc>
        <w:tc>
          <w:tcPr>
            <w:tcW w:w="1559" w:type="dxa"/>
            <w:tcBorders>
              <w:top w:val="nil"/>
              <w:left w:val="single" w:sz="4" w:space="0" w:color="auto"/>
              <w:bottom w:val="single" w:sz="4" w:space="0" w:color="auto"/>
              <w:right w:val="single" w:sz="4" w:space="0" w:color="auto"/>
            </w:tcBorders>
            <w:vAlign w:val="bottom"/>
            <w:hideMark/>
          </w:tcPr>
          <w:p w14:paraId="64385369" w14:textId="77777777" w:rsidR="00382306" w:rsidRPr="00982CB4" w:rsidRDefault="00382306" w:rsidP="00382306">
            <w:r w:rsidRPr="00982CB4">
              <w:t>po računima za</w:t>
            </w:r>
            <w:r w:rsidRPr="00982CB4">
              <w:br/>
              <w:t xml:space="preserve">izvršene usluge </w:t>
            </w:r>
            <w:proofErr w:type="spellStart"/>
            <w:r w:rsidRPr="00982CB4">
              <w:t>idopuna</w:t>
            </w:r>
            <w:proofErr w:type="spellEnd"/>
            <w:r w:rsidRPr="00982CB4">
              <w:t xml:space="preserve"> obračunata kamata</w:t>
            </w:r>
          </w:p>
        </w:tc>
        <w:tc>
          <w:tcPr>
            <w:tcW w:w="1701" w:type="dxa"/>
            <w:tcBorders>
              <w:top w:val="nil"/>
              <w:left w:val="nil"/>
              <w:bottom w:val="single" w:sz="4" w:space="0" w:color="auto"/>
              <w:right w:val="single" w:sz="4" w:space="0" w:color="auto"/>
            </w:tcBorders>
            <w:noWrap/>
            <w:vAlign w:val="bottom"/>
            <w:hideMark/>
          </w:tcPr>
          <w:p w14:paraId="5FE4C932" w14:textId="77777777" w:rsidR="00382306" w:rsidRPr="00982CB4" w:rsidRDefault="00382306" w:rsidP="00382306">
            <w:pPr>
              <w:jc w:val="right"/>
            </w:pPr>
            <w:r w:rsidRPr="00982CB4">
              <w:t>103.175,60</w:t>
            </w:r>
          </w:p>
        </w:tc>
        <w:tc>
          <w:tcPr>
            <w:tcW w:w="1701" w:type="dxa"/>
            <w:tcBorders>
              <w:top w:val="nil"/>
              <w:left w:val="nil"/>
              <w:bottom w:val="single" w:sz="4" w:space="0" w:color="auto"/>
              <w:right w:val="single" w:sz="4" w:space="0" w:color="auto"/>
            </w:tcBorders>
            <w:noWrap/>
            <w:vAlign w:val="bottom"/>
            <w:hideMark/>
          </w:tcPr>
          <w:p w14:paraId="67076C23"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2CC66EA" w14:textId="77777777" w:rsidR="00382306" w:rsidRDefault="00382306" w:rsidP="00382306">
            <w:pPr>
              <w:jc w:val="center"/>
            </w:pPr>
          </w:p>
          <w:p w14:paraId="1694DD93" w14:textId="77777777" w:rsidR="00382306" w:rsidRDefault="00382306" w:rsidP="00382306">
            <w:pPr>
              <w:jc w:val="center"/>
            </w:pPr>
          </w:p>
          <w:p w14:paraId="68051D94" w14:textId="77777777" w:rsidR="00382306" w:rsidRDefault="00382306" w:rsidP="00382306">
            <w:pPr>
              <w:jc w:val="center"/>
            </w:pPr>
          </w:p>
          <w:p w14:paraId="274C940E" w14:textId="77777777" w:rsidR="00382306" w:rsidRPr="00AA6F25" w:rsidRDefault="00382306" w:rsidP="00382306">
            <w:pPr>
              <w:jc w:val="center"/>
            </w:pPr>
            <w:r>
              <w:t>-</w:t>
            </w:r>
          </w:p>
        </w:tc>
      </w:tr>
      <w:tr w:rsidR="00382306" w:rsidRPr="00AA6F25" w14:paraId="0B32136A" w14:textId="77777777" w:rsidTr="00160E35">
        <w:trPr>
          <w:trHeight w:val="1320"/>
        </w:trPr>
        <w:tc>
          <w:tcPr>
            <w:tcW w:w="709" w:type="dxa"/>
            <w:tcBorders>
              <w:top w:val="nil"/>
              <w:left w:val="single" w:sz="4" w:space="0" w:color="auto"/>
              <w:bottom w:val="single" w:sz="4" w:space="0" w:color="auto"/>
              <w:right w:val="single" w:sz="4" w:space="0" w:color="auto"/>
            </w:tcBorders>
            <w:vAlign w:val="bottom"/>
          </w:tcPr>
          <w:p w14:paraId="73008C8A" w14:textId="77777777" w:rsidR="00382306" w:rsidRPr="00982CB4" w:rsidRDefault="00160E35" w:rsidP="00382306">
            <w:pPr>
              <w:rPr>
                <w:b/>
                <w:bCs/>
              </w:rPr>
            </w:pPr>
            <w:r>
              <w:rPr>
                <w:b/>
                <w:bCs/>
              </w:rPr>
              <w:t>5.</w:t>
            </w:r>
          </w:p>
        </w:tc>
        <w:tc>
          <w:tcPr>
            <w:tcW w:w="2269" w:type="dxa"/>
            <w:tcBorders>
              <w:top w:val="nil"/>
              <w:left w:val="nil"/>
              <w:bottom w:val="single" w:sz="4" w:space="0" w:color="auto"/>
              <w:right w:val="single" w:sz="4" w:space="0" w:color="auto"/>
            </w:tcBorders>
            <w:vAlign w:val="bottom"/>
            <w:hideMark/>
          </w:tcPr>
          <w:p w14:paraId="771C8FF4" w14:textId="77777777" w:rsidR="00382306" w:rsidRPr="00982CB4" w:rsidRDefault="00382306" w:rsidP="00382306">
            <w:r w:rsidRPr="00982CB4">
              <w:t>BRANIMIR ROJE</w:t>
            </w:r>
            <w:r w:rsidRPr="00982CB4">
              <w:br/>
            </w:r>
            <w:proofErr w:type="spellStart"/>
            <w:r w:rsidRPr="00982CB4">
              <w:t>zast.po</w:t>
            </w:r>
            <w:proofErr w:type="spellEnd"/>
            <w:r w:rsidRPr="00982CB4">
              <w:t xml:space="preserve"> </w:t>
            </w:r>
            <w:proofErr w:type="spellStart"/>
            <w:r w:rsidRPr="00982CB4">
              <w:t>odvj.Tini</w:t>
            </w:r>
            <w:proofErr w:type="spellEnd"/>
            <w:r w:rsidRPr="00982CB4">
              <w:t xml:space="preserve"> </w:t>
            </w:r>
            <w:proofErr w:type="spellStart"/>
            <w:r w:rsidRPr="00982CB4">
              <w:t>Drnjević</w:t>
            </w:r>
            <w:proofErr w:type="spellEnd"/>
            <w:r w:rsidRPr="00982CB4">
              <w:t xml:space="preserve"> Kotarac iz </w:t>
            </w:r>
            <w:proofErr w:type="spellStart"/>
            <w:r w:rsidRPr="00982CB4">
              <w:t>Splita,OIB</w:t>
            </w:r>
            <w:proofErr w:type="spellEnd"/>
            <w:r w:rsidRPr="00982CB4">
              <w:t>: 75148446176</w:t>
            </w:r>
          </w:p>
        </w:tc>
        <w:tc>
          <w:tcPr>
            <w:tcW w:w="1701" w:type="dxa"/>
            <w:tcBorders>
              <w:top w:val="nil"/>
              <w:left w:val="single" w:sz="4" w:space="0" w:color="auto"/>
              <w:bottom w:val="single" w:sz="4" w:space="0" w:color="auto"/>
              <w:right w:val="nil"/>
            </w:tcBorders>
            <w:noWrap/>
            <w:vAlign w:val="bottom"/>
            <w:hideMark/>
          </w:tcPr>
          <w:p w14:paraId="1DCB6D5E" w14:textId="77777777" w:rsidR="00382306" w:rsidRPr="00982CB4" w:rsidRDefault="00382306" w:rsidP="00382306">
            <w:pPr>
              <w:jc w:val="right"/>
            </w:pPr>
            <w:r w:rsidRPr="00982CB4">
              <w:t>126.483,55</w:t>
            </w:r>
          </w:p>
        </w:tc>
        <w:tc>
          <w:tcPr>
            <w:tcW w:w="1559" w:type="dxa"/>
            <w:tcBorders>
              <w:top w:val="nil"/>
              <w:left w:val="single" w:sz="4" w:space="0" w:color="auto"/>
              <w:bottom w:val="single" w:sz="4" w:space="0" w:color="auto"/>
              <w:right w:val="single" w:sz="4" w:space="0" w:color="auto"/>
            </w:tcBorders>
            <w:vAlign w:val="bottom"/>
            <w:hideMark/>
          </w:tcPr>
          <w:p w14:paraId="202F6E04" w14:textId="77777777" w:rsidR="00382306" w:rsidRPr="00982CB4" w:rsidRDefault="00382306" w:rsidP="00382306">
            <w:r w:rsidRPr="00982CB4">
              <w:t xml:space="preserve">po presudi P1-4418/09 </w:t>
            </w:r>
            <w:r w:rsidRPr="00982CB4">
              <w:br/>
              <w:t>od-18.07/2012;</w:t>
            </w:r>
            <w:r w:rsidRPr="00982CB4">
              <w:br/>
              <w:t xml:space="preserve">Gžp-100/12-14.02/2013.  glavnica 59.160,85 i </w:t>
            </w:r>
            <w:proofErr w:type="spellStart"/>
            <w:r w:rsidRPr="00982CB4">
              <w:t>kta</w:t>
            </w:r>
            <w:proofErr w:type="spellEnd"/>
            <w:r w:rsidRPr="00982CB4">
              <w:t xml:space="preserve"> 63.697,70 i </w:t>
            </w:r>
            <w:proofErr w:type="spellStart"/>
            <w:r w:rsidRPr="00982CB4">
              <w:t>troš.post</w:t>
            </w:r>
            <w:proofErr w:type="spellEnd"/>
            <w:r w:rsidRPr="00982CB4">
              <w:t>. 3.625,00</w:t>
            </w:r>
          </w:p>
        </w:tc>
        <w:tc>
          <w:tcPr>
            <w:tcW w:w="1701" w:type="dxa"/>
            <w:tcBorders>
              <w:top w:val="nil"/>
              <w:left w:val="nil"/>
              <w:bottom w:val="single" w:sz="4" w:space="0" w:color="auto"/>
              <w:right w:val="single" w:sz="4" w:space="0" w:color="auto"/>
            </w:tcBorders>
            <w:noWrap/>
            <w:vAlign w:val="bottom"/>
            <w:hideMark/>
          </w:tcPr>
          <w:p w14:paraId="569C5223" w14:textId="77777777" w:rsidR="00382306" w:rsidRPr="00982CB4" w:rsidRDefault="00382306" w:rsidP="00382306">
            <w:pPr>
              <w:jc w:val="right"/>
            </w:pPr>
            <w:r w:rsidRPr="00982CB4">
              <w:t>92.858,55</w:t>
            </w:r>
          </w:p>
        </w:tc>
        <w:tc>
          <w:tcPr>
            <w:tcW w:w="1701" w:type="dxa"/>
            <w:tcBorders>
              <w:top w:val="nil"/>
              <w:left w:val="nil"/>
              <w:bottom w:val="single" w:sz="4" w:space="0" w:color="auto"/>
              <w:right w:val="single" w:sz="4" w:space="0" w:color="auto"/>
            </w:tcBorders>
            <w:noWrap/>
            <w:vAlign w:val="bottom"/>
          </w:tcPr>
          <w:p w14:paraId="4607FBE1" w14:textId="77777777" w:rsidR="00382306" w:rsidRPr="00AA6F25" w:rsidRDefault="00382306" w:rsidP="00382306"/>
        </w:tc>
        <w:tc>
          <w:tcPr>
            <w:tcW w:w="1276" w:type="dxa"/>
            <w:tcBorders>
              <w:top w:val="nil"/>
              <w:left w:val="nil"/>
              <w:bottom w:val="single" w:sz="4" w:space="0" w:color="auto"/>
              <w:right w:val="single" w:sz="4" w:space="0" w:color="auto"/>
            </w:tcBorders>
          </w:tcPr>
          <w:p w14:paraId="3B56C78C" w14:textId="77777777" w:rsidR="00382306" w:rsidRPr="00AA6F25" w:rsidRDefault="00382306" w:rsidP="00382306"/>
        </w:tc>
      </w:tr>
      <w:tr w:rsidR="00382306" w:rsidRPr="00AA6F25" w14:paraId="5A078527" w14:textId="77777777" w:rsidTr="00160E35">
        <w:trPr>
          <w:trHeight w:val="795"/>
        </w:trPr>
        <w:tc>
          <w:tcPr>
            <w:tcW w:w="709" w:type="dxa"/>
            <w:tcBorders>
              <w:top w:val="nil"/>
              <w:left w:val="single" w:sz="4" w:space="0" w:color="auto"/>
              <w:bottom w:val="single" w:sz="4" w:space="0" w:color="auto"/>
              <w:right w:val="single" w:sz="4" w:space="0" w:color="auto"/>
            </w:tcBorders>
            <w:vAlign w:val="bottom"/>
            <w:hideMark/>
          </w:tcPr>
          <w:p w14:paraId="1B1F7CE9" w14:textId="77777777" w:rsidR="00382306" w:rsidRPr="00982CB4" w:rsidRDefault="00160E35" w:rsidP="00382306">
            <w:pPr>
              <w:rPr>
                <w:b/>
                <w:bCs/>
              </w:rPr>
            </w:pPr>
            <w:r>
              <w:rPr>
                <w:b/>
                <w:bCs/>
              </w:rPr>
              <w:t>6</w:t>
            </w:r>
            <w:r w:rsidR="00382306" w:rsidRPr="00982CB4">
              <w:rPr>
                <w:b/>
                <w:bCs/>
              </w:rPr>
              <w:t xml:space="preserve">. </w:t>
            </w:r>
          </w:p>
        </w:tc>
        <w:tc>
          <w:tcPr>
            <w:tcW w:w="2269" w:type="dxa"/>
            <w:tcBorders>
              <w:top w:val="nil"/>
              <w:left w:val="nil"/>
              <w:bottom w:val="single" w:sz="4" w:space="0" w:color="auto"/>
              <w:right w:val="single" w:sz="4" w:space="0" w:color="auto"/>
            </w:tcBorders>
            <w:vAlign w:val="bottom"/>
            <w:hideMark/>
          </w:tcPr>
          <w:p w14:paraId="2207C15A" w14:textId="77777777" w:rsidR="00382306" w:rsidRPr="00982CB4" w:rsidRDefault="00382306" w:rsidP="00382306">
            <w:r w:rsidRPr="00982CB4">
              <w:t>KRISTINA BALARIN ĐIPALO,OIB: 78210925988</w:t>
            </w:r>
          </w:p>
        </w:tc>
        <w:tc>
          <w:tcPr>
            <w:tcW w:w="1701" w:type="dxa"/>
            <w:tcBorders>
              <w:top w:val="nil"/>
              <w:left w:val="single" w:sz="4" w:space="0" w:color="auto"/>
              <w:bottom w:val="single" w:sz="4" w:space="0" w:color="auto"/>
              <w:right w:val="nil"/>
            </w:tcBorders>
            <w:noWrap/>
            <w:vAlign w:val="bottom"/>
            <w:hideMark/>
          </w:tcPr>
          <w:p w14:paraId="1E9150D8" w14:textId="77777777" w:rsidR="00382306" w:rsidRPr="00982CB4" w:rsidRDefault="00382306" w:rsidP="00382306">
            <w:pPr>
              <w:jc w:val="right"/>
            </w:pPr>
            <w:r w:rsidRPr="00982CB4">
              <w:t>63.863,20</w:t>
            </w:r>
          </w:p>
        </w:tc>
        <w:tc>
          <w:tcPr>
            <w:tcW w:w="1559" w:type="dxa"/>
            <w:tcBorders>
              <w:top w:val="nil"/>
              <w:left w:val="single" w:sz="4" w:space="0" w:color="auto"/>
              <w:bottom w:val="single" w:sz="4" w:space="0" w:color="auto"/>
              <w:right w:val="single" w:sz="4" w:space="0" w:color="auto"/>
            </w:tcBorders>
            <w:vAlign w:val="bottom"/>
            <w:hideMark/>
          </w:tcPr>
          <w:p w14:paraId="47D73C52" w14:textId="77777777" w:rsidR="00382306" w:rsidRPr="00982CB4" w:rsidRDefault="00382306" w:rsidP="00382306">
            <w:r w:rsidRPr="00982CB4">
              <w:t xml:space="preserve">povrat više plaće </w:t>
            </w:r>
            <w:r w:rsidRPr="00982CB4">
              <w:br/>
              <w:t>kvadrata</w:t>
            </w:r>
          </w:p>
        </w:tc>
        <w:tc>
          <w:tcPr>
            <w:tcW w:w="1701" w:type="dxa"/>
            <w:tcBorders>
              <w:top w:val="nil"/>
              <w:left w:val="nil"/>
              <w:bottom w:val="single" w:sz="4" w:space="0" w:color="auto"/>
              <w:right w:val="single" w:sz="4" w:space="0" w:color="auto"/>
            </w:tcBorders>
            <w:noWrap/>
            <w:vAlign w:val="bottom"/>
            <w:hideMark/>
          </w:tcPr>
          <w:p w14:paraId="2731E511" w14:textId="77777777" w:rsidR="00382306" w:rsidRPr="00982CB4" w:rsidRDefault="00382306" w:rsidP="00382306">
            <w:pPr>
              <w:jc w:val="right"/>
            </w:pPr>
            <w:r w:rsidRPr="00982CB4">
              <w:t>62.113,20</w:t>
            </w:r>
          </w:p>
        </w:tc>
        <w:tc>
          <w:tcPr>
            <w:tcW w:w="1701" w:type="dxa"/>
            <w:tcBorders>
              <w:top w:val="nil"/>
              <w:left w:val="nil"/>
              <w:bottom w:val="single" w:sz="4" w:space="0" w:color="auto"/>
              <w:right w:val="single" w:sz="4" w:space="0" w:color="auto"/>
            </w:tcBorders>
            <w:noWrap/>
            <w:vAlign w:val="bottom"/>
          </w:tcPr>
          <w:p w14:paraId="402D7765" w14:textId="77777777" w:rsidR="00382306" w:rsidRPr="00AA6F25" w:rsidRDefault="00382306" w:rsidP="00382306"/>
        </w:tc>
        <w:tc>
          <w:tcPr>
            <w:tcW w:w="1276" w:type="dxa"/>
            <w:tcBorders>
              <w:top w:val="nil"/>
              <w:left w:val="nil"/>
              <w:bottom w:val="single" w:sz="4" w:space="0" w:color="auto"/>
              <w:right w:val="single" w:sz="4" w:space="0" w:color="auto"/>
            </w:tcBorders>
          </w:tcPr>
          <w:p w14:paraId="2B4A3CB4" w14:textId="77777777" w:rsidR="00382306" w:rsidRPr="00AA6F25" w:rsidRDefault="00382306" w:rsidP="00382306"/>
        </w:tc>
      </w:tr>
      <w:tr w:rsidR="00382306" w:rsidRPr="00AA6F25" w14:paraId="25D091CB" w14:textId="77777777" w:rsidTr="00382306">
        <w:trPr>
          <w:trHeight w:val="1065"/>
        </w:trPr>
        <w:tc>
          <w:tcPr>
            <w:tcW w:w="709" w:type="dxa"/>
            <w:tcBorders>
              <w:top w:val="nil"/>
              <w:left w:val="single" w:sz="4" w:space="0" w:color="auto"/>
              <w:bottom w:val="single" w:sz="4" w:space="0" w:color="auto"/>
              <w:right w:val="single" w:sz="4" w:space="0" w:color="auto"/>
            </w:tcBorders>
            <w:vAlign w:val="bottom"/>
            <w:hideMark/>
          </w:tcPr>
          <w:p w14:paraId="6D8C191C" w14:textId="77777777" w:rsidR="00382306" w:rsidRPr="00982CB4" w:rsidRDefault="00160E35" w:rsidP="00382306">
            <w:pPr>
              <w:rPr>
                <w:b/>
                <w:bCs/>
              </w:rPr>
            </w:pPr>
            <w:r>
              <w:rPr>
                <w:b/>
                <w:bCs/>
              </w:rPr>
              <w:t>7</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2AC2F40" w14:textId="77777777" w:rsidR="00382306" w:rsidRPr="00982CB4" w:rsidRDefault="00382306" w:rsidP="00382306">
            <w:r w:rsidRPr="00982CB4">
              <w:t xml:space="preserve">PARKOVI I NASADI </w:t>
            </w:r>
            <w:proofErr w:type="spellStart"/>
            <w:r w:rsidRPr="00982CB4">
              <w:t>d.o.o.,OIB</w:t>
            </w:r>
            <w:proofErr w:type="spellEnd"/>
            <w:r w:rsidRPr="00982CB4">
              <w:t>: 64789478164</w:t>
            </w:r>
          </w:p>
        </w:tc>
        <w:tc>
          <w:tcPr>
            <w:tcW w:w="1701" w:type="dxa"/>
            <w:tcBorders>
              <w:top w:val="nil"/>
              <w:left w:val="single" w:sz="4" w:space="0" w:color="auto"/>
              <w:bottom w:val="single" w:sz="4" w:space="0" w:color="auto"/>
              <w:right w:val="nil"/>
            </w:tcBorders>
            <w:noWrap/>
            <w:vAlign w:val="bottom"/>
            <w:hideMark/>
          </w:tcPr>
          <w:p w14:paraId="129D6945" w14:textId="77777777" w:rsidR="00382306" w:rsidRPr="00982CB4" w:rsidRDefault="00382306" w:rsidP="00382306">
            <w:pPr>
              <w:jc w:val="right"/>
            </w:pPr>
            <w:r w:rsidRPr="00982CB4">
              <w:t>80.194,20</w:t>
            </w:r>
          </w:p>
        </w:tc>
        <w:tc>
          <w:tcPr>
            <w:tcW w:w="1559" w:type="dxa"/>
            <w:tcBorders>
              <w:top w:val="nil"/>
              <w:left w:val="single" w:sz="4" w:space="0" w:color="auto"/>
              <w:bottom w:val="single" w:sz="4" w:space="0" w:color="auto"/>
              <w:right w:val="single" w:sz="4" w:space="0" w:color="auto"/>
            </w:tcBorders>
            <w:vAlign w:val="bottom"/>
            <w:hideMark/>
          </w:tcPr>
          <w:p w14:paraId="3BDC2654" w14:textId="77777777" w:rsidR="00382306" w:rsidRPr="00982CB4" w:rsidRDefault="00382306" w:rsidP="00382306">
            <w:r w:rsidRPr="00982CB4">
              <w:t xml:space="preserve">gl.52.465,00 i </w:t>
            </w:r>
            <w:proofErr w:type="spellStart"/>
            <w:r w:rsidRPr="00982CB4">
              <w:t>kta</w:t>
            </w:r>
            <w:proofErr w:type="spellEnd"/>
            <w:r w:rsidRPr="00982CB4">
              <w:br/>
              <w:t xml:space="preserve">27.729,20po </w:t>
            </w:r>
            <w:proofErr w:type="spellStart"/>
            <w:r w:rsidRPr="00982CB4">
              <w:t>pres</w:t>
            </w:r>
            <w:proofErr w:type="spellEnd"/>
            <w:r w:rsidRPr="00982CB4">
              <w:br/>
              <w:t>24Povrv-1320/13</w:t>
            </w:r>
            <w:r w:rsidRPr="00982CB4">
              <w:br/>
              <w:t>od 28.05.2014.</w:t>
            </w:r>
          </w:p>
        </w:tc>
        <w:tc>
          <w:tcPr>
            <w:tcW w:w="1701" w:type="dxa"/>
            <w:tcBorders>
              <w:top w:val="nil"/>
              <w:left w:val="nil"/>
              <w:bottom w:val="single" w:sz="4" w:space="0" w:color="auto"/>
              <w:right w:val="single" w:sz="4" w:space="0" w:color="auto"/>
            </w:tcBorders>
            <w:noWrap/>
            <w:vAlign w:val="bottom"/>
            <w:hideMark/>
          </w:tcPr>
          <w:p w14:paraId="07B72914" w14:textId="77777777" w:rsidR="00382306" w:rsidRPr="00982CB4" w:rsidRDefault="00382306" w:rsidP="00382306">
            <w:pPr>
              <w:jc w:val="right"/>
            </w:pPr>
            <w:r w:rsidRPr="00982CB4">
              <w:t>80.194,20</w:t>
            </w:r>
          </w:p>
        </w:tc>
        <w:tc>
          <w:tcPr>
            <w:tcW w:w="1701" w:type="dxa"/>
            <w:tcBorders>
              <w:top w:val="nil"/>
              <w:left w:val="nil"/>
              <w:bottom w:val="single" w:sz="4" w:space="0" w:color="auto"/>
              <w:right w:val="single" w:sz="4" w:space="0" w:color="auto"/>
            </w:tcBorders>
            <w:noWrap/>
            <w:vAlign w:val="bottom"/>
            <w:hideMark/>
          </w:tcPr>
          <w:p w14:paraId="18AF9F76"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4853860" w14:textId="77777777" w:rsidR="00382306" w:rsidRPr="00AA6F25" w:rsidRDefault="00382306" w:rsidP="00382306"/>
        </w:tc>
      </w:tr>
      <w:tr w:rsidR="00382306" w:rsidRPr="00AA6F25" w14:paraId="774E1E53" w14:textId="77777777" w:rsidTr="00382306">
        <w:trPr>
          <w:trHeight w:val="2025"/>
        </w:trPr>
        <w:tc>
          <w:tcPr>
            <w:tcW w:w="709" w:type="dxa"/>
            <w:tcBorders>
              <w:top w:val="nil"/>
              <w:left w:val="single" w:sz="4" w:space="0" w:color="auto"/>
              <w:bottom w:val="single" w:sz="4" w:space="0" w:color="auto"/>
              <w:right w:val="single" w:sz="4" w:space="0" w:color="auto"/>
            </w:tcBorders>
            <w:vAlign w:val="bottom"/>
            <w:hideMark/>
          </w:tcPr>
          <w:p w14:paraId="4D75E732" w14:textId="77777777" w:rsidR="00382306" w:rsidRPr="00982CB4" w:rsidRDefault="00382306" w:rsidP="00382306">
            <w:pPr>
              <w:rPr>
                <w:b/>
                <w:bCs/>
              </w:rPr>
            </w:pPr>
            <w:r w:rsidRPr="00982CB4">
              <w:rPr>
                <w:b/>
                <w:bCs/>
              </w:rPr>
              <w:t>8.</w:t>
            </w:r>
          </w:p>
        </w:tc>
        <w:tc>
          <w:tcPr>
            <w:tcW w:w="2269" w:type="dxa"/>
            <w:tcBorders>
              <w:top w:val="nil"/>
              <w:left w:val="nil"/>
              <w:bottom w:val="single" w:sz="4" w:space="0" w:color="auto"/>
              <w:right w:val="single" w:sz="4" w:space="0" w:color="auto"/>
            </w:tcBorders>
            <w:shd w:val="clear" w:color="000000" w:fill="FFFFFF"/>
            <w:vAlign w:val="bottom"/>
            <w:hideMark/>
          </w:tcPr>
          <w:p w14:paraId="3F3349D2" w14:textId="77777777" w:rsidR="00382306" w:rsidRPr="00982CB4" w:rsidRDefault="00382306" w:rsidP="00382306">
            <w:r w:rsidRPr="00982CB4">
              <w:t>SMREKA-Co d.o.o.</w:t>
            </w:r>
            <w:r w:rsidRPr="00982CB4">
              <w:br/>
            </w:r>
            <w:proofErr w:type="spellStart"/>
            <w:r w:rsidRPr="00982CB4">
              <w:t>zastup.po</w:t>
            </w:r>
            <w:proofErr w:type="spellEnd"/>
            <w:r w:rsidRPr="00982CB4">
              <w:t xml:space="preserve"> </w:t>
            </w:r>
            <w:proofErr w:type="spellStart"/>
            <w:r w:rsidRPr="00982CB4">
              <w:t>odvjet.društvu</w:t>
            </w:r>
            <w:proofErr w:type="spellEnd"/>
            <w:r w:rsidRPr="00982CB4">
              <w:t xml:space="preserve"> </w:t>
            </w:r>
            <w:proofErr w:type="spellStart"/>
            <w:r w:rsidRPr="00982CB4">
              <w:t>Budimir&amp;partneri</w:t>
            </w:r>
            <w:proofErr w:type="spellEnd"/>
            <w:r w:rsidRPr="00982CB4">
              <w:t xml:space="preserve"> </w:t>
            </w:r>
            <w:proofErr w:type="spellStart"/>
            <w:r w:rsidRPr="00982CB4">
              <w:t>Split,OIB</w:t>
            </w:r>
            <w:proofErr w:type="spellEnd"/>
            <w:r w:rsidRPr="00982CB4">
              <w:t>: 07256592018</w:t>
            </w:r>
          </w:p>
        </w:tc>
        <w:tc>
          <w:tcPr>
            <w:tcW w:w="1701" w:type="dxa"/>
            <w:tcBorders>
              <w:top w:val="nil"/>
              <w:left w:val="single" w:sz="4" w:space="0" w:color="auto"/>
              <w:bottom w:val="single" w:sz="4" w:space="0" w:color="auto"/>
              <w:right w:val="nil"/>
            </w:tcBorders>
            <w:noWrap/>
            <w:vAlign w:val="bottom"/>
            <w:hideMark/>
          </w:tcPr>
          <w:p w14:paraId="2DA3E345" w14:textId="77777777" w:rsidR="00382306" w:rsidRPr="00982CB4" w:rsidRDefault="00382306" w:rsidP="00382306">
            <w:pPr>
              <w:jc w:val="right"/>
            </w:pPr>
            <w:r w:rsidRPr="00982CB4">
              <w:t>1.901.200,15</w:t>
            </w:r>
          </w:p>
        </w:tc>
        <w:tc>
          <w:tcPr>
            <w:tcW w:w="1559" w:type="dxa"/>
            <w:tcBorders>
              <w:top w:val="nil"/>
              <w:left w:val="single" w:sz="4" w:space="0" w:color="auto"/>
              <w:bottom w:val="single" w:sz="4" w:space="0" w:color="auto"/>
              <w:right w:val="single" w:sz="4" w:space="0" w:color="auto"/>
            </w:tcBorders>
            <w:vAlign w:val="bottom"/>
            <w:hideMark/>
          </w:tcPr>
          <w:p w14:paraId="035289B7" w14:textId="77777777" w:rsidR="00382306" w:rsidRPr="00982CB4" w:rsidRDefault="00382306" w:rsidP="00382306">
            <w:r w:rsidRPr="00982CB4">
              <w:t xml:space="preserve">Glavnica 750.528,17 i zatezna kamata u iznosu od 1.150.671,98 za dug s osnova neplaćenog ustupa potraživanja od Monter </w:t>
            </w:r>
            <w:r w:rsidRPr="00982CB4">
              <w:lastRenderedPageBreak/>
              <w:t xml:space="preserve">projekta te neplaćene privremene situacije od I-V za izvedene stolarske radove u 2004. godini. </w:t>
            </w:r>
            <w:r w:rsidRPr="00982CB4">
              <w:br/>
              <w:t xml:space="preserve">                                                                                                                                                                                                                                                                                                                                                                                                                                                                                                                                                                                                                                                                                                                                                                                                                                                                                                                                                                                                                                                                                                                                                                     </w:t>
            </w:r>
          </w:p>
        </w:tc>
        <w:tc>
          <w:tcPr>
            <w:tcW w:w="1701" w:type="dxa"/>
            <w:tcBorders>
              <w:top w:val="nil"/>
              <w:left w:val="nil"/>
              <w:bottom w:val="single" w:sz="4" w:space="0" w:color="auto"/>
              <w:right w:val="single" w:sz="4" w:space="0" w:color="auto"/>
            </w:tcBorders>
            <w:noWrap/>
            <w:vAlign w:val="bottom"/>
            <w:hideMark/>
          </w:tcPr>
          <w:p w14:paraId="1079D513" w14:textId="77777777" w:rsidR="00382306" w:rsidRPr="00982CB4" w:rsidRDefault="00382306" w:rsidP="00382306">
            <w:pPr>
              <w:jc w:val="right"/>
            </w:pPr>
            <w:r w:rsidRPr="00982CB4">
              <w:lastRenderedPageBreak/>
              <w:t>735.486,84</w:t>
            </w:r>
          </w:p>
        </w:tc>
        <w:tc>
          <w:tcPr>
            <w:tcW w:w="1701" w:type="dxa"/>
            <w:tcBorders>
              <w:top w:val="nil"/>
              <w:left w:val="nil"/>
              <w:bottom w:val="single" w:sz="4" w:space="0" w:color="auto"/>
              <w:right w:val="single" w:sz="4" w:space="0" w:color="auto"/>
            </w:tcBorders>
            <w:noWrap/>
            <w:vAlign w:val="bottom"/>
            <w:hideMark/>
          </w:tcPr>
          <w:p w14:paraId="2CEFF819" w14:textId="77777777" w:rsidR="00382306" w:rsidRPr="00AA6F25" w:rsidRDefault="00382306" w:rsidP="00160E35">
            <w:r w:rsidRPr="00AA6F25">
              <w:t> </w:t>
            </w:r>
          </w:p>
        </w:tc>
        <w:tc>
          <w:tcPr>
            <w:tcW w:w="1276" w:type="dxa"/>
            <w:tcBorders>
              <w:top w:val="nil"/>
              <w:left w:val="nil"/>
              <w:bottom w:val="single" w:sz="4" w:space="0" w:color="auto"/>
              <w:right w:val="single" w:sz="4" w:space="0" w:color="auto"/>
            </w:tcBorders>
          </w:tcPr>
          <w:p w14:paraId="0D0D986C" w14:textId="77777777" w:rsidR="00382306" w:rsidRDefault="00382306" w:rsidP="00382306"/>
          <w:p w14:paraId="5D9D29B2" w14:textId="77777777" w:rsidR="00382306" w:rsidRDefault="00382306" w:rsidP="00382306"/>
          <w:p w14:paraId="71556FEC" w14:textId="77777777" w:rsidR="00382306" w:rsidRDefault="00382306" w:rsidP="00382306"/>
          <w:p w14:paraId="75B39DE7" w14:textId="77777777" w:rsidR="00382306" w:rsidRDefault="00382306" w:rsidP="00382306"/>
          <w:p w14:paraId="06BD99C9" w14:textId="77777777" w:rsidR="00382306" w:rsidRDefault="00382306" w:rsidP="00382306"/>
          <w:p w14:paraId="32C17908" w14:textId="77777777" w:rsidR="00382306" w:rsidRDefault="00382306" w:rsidP="00382306"/>
          <w:p w14:paraId="434CE68C" w14:textId="77777777" w:rsidR="00382306" w:rsidRDefault="00382306" w:rsidP="00382306"/>
          <w:p w14:paraId="78355D00" w14:textId="77777777" w:rsidR="00382306" w:rsidRDefault="00382306" w:rsidP="00382306"/>
          <w:p w14:paraId="323DC887" w14:textId="77777777" w:rsidR="00382306" w:rsidRDefault="00382306" w:rsidP="00382306"/>
          <w:p w14:paraId="0742C2E1" w14:textId="77777777" w:rsidR="00382306" w:rsidRDefault="00382306" w:rsidP="00382306"/>
          <w:p w14:paraId="273AF16E" w14:textId="77777777" w:rsidR="00382306" w:rsidRDefault="00382306" w:rsidP="00382306"/>
          <w:p w14:paraId="1B4CCB93" w14:textId="77777777" w:rsidR="00382306" w:rsidRDefault="00382306" w:rsidP="00382306"/>
          <w:p w14:paraId="6C2A8C3C" w14:textId="77777777" w:rsidR="00382306" w:rsidRDefault="00382306" w:rsidP="00382306"/>
          <w:p w14:paraId="3752BEBA" w14:textId="77777777" w:rsidR="00382306" w:rsidRDefault="00382306" w:rsidP="00382306"/>
          <w:p w14:paraId="7C6BB2D1" w14:textId="77777777" w:rsidR="00382306" w:rsidRDefault="00382306" w:rsidP="00382306"/>
          <w:p w14:paraId="4AB8068B" w14:textId="77777777" w:rsidR="00382306" w:rsidRDefault="00382306" w:rsidP="00382306">
            <w:r>
              <w:t>Stečajni</w:t>
            </w:r>
          </w:p>
          <w:p w14:paraId="10DFDDD6" w14:textId="77777777" w:rsidR="00382306" w:rsidRPr="00AA6F25" w:rsidRDefault="00382306" w:rsidP="00382306">
            <w:r>
              <w:t>upravitelj</w:t>
            </w:r>
          </w:p>
        </w:tc>
      </w:tr>
      <w:tr w:rsidR="00382306" w:rsidRPr="00AA6F25" w14:paraId="2BC5A20B"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0AEE5037" w14:textId="77777777" w:rsidR="00382306" w:rsidRPr="00982CB4" w:rsidRDefault="00382306" w:rsidP="00382306">
            <w:pPr>
              <w:rPr>
                <w:b/>
                <w:bCs/>
              </w:rPr>
            </w:pPr>
            <w:r w:rsidRPr="00982CB4">
              <w:rPr>
                <w:b/>
                <w:bCs/>
              </w:rPr>
              <w:lastRenderedPageBreak/>
              <w:t>9.</w:t>
            </w:r>
          </w:p>
        </w:tc>
        <w:tc>
          <w:tcPr>
            <w:tcW w:w="2269" w:type="dxa"/>
            <w:tcBorders>
              <w:top w:val="nil"/>
              <w:left w:val="nil"/>
              <w:bottom w:val="single" w:sz="4" w:space="0" w:color="auto"/>
              <w:right w:val="single" w:sz="4" w:space="0" w:color="auto"/>
            </w:tcBorders>
            <w:vAlign w:val="bottom"/>
            <w:hideMark/>
          </w:tcPr>
          <w:p w14:paraId="7387FD68" w14:textId="77777777" w:rsidR="00382306" w:rsidRPr="00982CB4" w:rsidRDefault="00382306" w:rsidP="00382306">
            <w:r w:rsidRPr="00982CB4">
              <w:t xml:space="preserve">HEP-OPSKRBA d.o.o. </w:t>
            </w:r>
          </w:p>
          <w:p w14:paraId="43117E29" w14:textId="77777777" w:rsidR="00382306" w:rsidRPr="00982CB4" w:rsidRDefault="00382306" w:rsidP="00382306">
            <w:r w:rsidRPr="00982CB4">
              <w:t>OIB: 63073332379</w:t>
            </w:r>
          </w:p>
        </w:tc>
        <w:tc>
          <w:tcPr>
            <w:tcW w:w="1701" w:type="dxa"/>
            <w:tcBorders>
              <w:top w:val="nil"/>
              <w:left w:val="single" w:sz="4" w:space="0" w:color="auto"/>
              <w:bottom w:val="single" w:sz="4" w:space="0" w:color="auto"/>
              <w:right w:val="nil"/>
            </w:tcBorders>
            <w:noWrap/>
            <w:vAlign w:val="bottom"/>
            <w:hideMark/>
          </w:tcPr>
          <w:p w14:paraId="1121BCA5" w14:textId="77777777" w:rsidR="00382306" w:rsidRPr="00982CB4" w:rsidRDefault="00382306" w:rsidP="00382306">
            <w:pPr>
              <w:jc w:val="right"/>
            </w:pPr>
            <w:r w:rsidRPr="00982CB4">
              <w:t>689,27</w:t>
            </w:r>
          </w:p>
        </w:tc>
        <w:tc>
          <w:tcPr>
            <w:tcW w:w="1559" w:type="dxa"/>
            <w:tcBorders>
              <w:top w:val="nil"/>
              <w:left w:val="single" w:sz="4" w:space="0" w:color="auto"/>
              <w:bottom w:val="single" w:sz="4" w:space="0" w:color="auto"/>
              <w:right w:val="single" w:sz="4" w:space="0" w:color="auto"/>
            </w:tcBorders>
            <w:vAlign w:val="bottom"/>
            <w:hideMark/>
          </w:tcPr>
          <w:p w14:paraId="564EBFEF" w14:textId="77777777" w:rsidR="00382306" w:rsidRPr="00982CB4" w:rsidRDefault="00382306" w:rsidP="00382306">
            <w:r w:rsidRPr="00982CB4">
              <w:t xml:space="preserve"> Rn:00100114859-120820-5</w:t>
            </w:r>
            <w:r w:rsidRPr="00982CB4">
              <w:br/>
              <w:t xml:space="preserve"> i Rn 0010014859-</w:t>
            </w:r>
            <w:r w:rsidRPr="00982CB4">
              <w:br/>
              <w:t>120821-3;</w:t>
            </w:r>
          </w:p>
        </w:tc>
        <w:tc>
          <w:tcPr>
            <w:tcW w:w="1701" w:type="dxa"/>
            <w:tcBorders>
              <w:top w:val="nil"/>
              <w:left w:val="nil"/>
              <w:bottom w:val="single" w:sz="4" w:space="0" w:color="auto"/>
              <w:right w:val="single" w:sz="4" w:space="0" w:color="auto"/>
            </w:tcBorders>
            <w:noWrap/>
            <w:vAlign w:val="bottom"/>
            <w:hideMark/>
          </w:tcPr>
          <w:p w14:paraId="2626244B" w14:textId="77777777" w:rsidR="00382306" w:rsidRPr="00982CB4" w:rsidRDefault="00382306" w:rsidP="00382306">
            <w:pPr>
              <w:jc w:val="right"/>
            </w:pPr>
            <w:r w:rsidRPr="00982CB4">
              <w:t>689,27</w:t>
            </w:r>
          </w:p>
        </w:tc>
        <w:tc>
          <w:tcPr>
            <w:tcW w:w="1701" w:type="dxa"/>
            <w:tcBorders>
              <w:top w:val="nil"/>
              <w:left w:val="nil"/>
              <w:bottom w:val="single" w:sz="4" w:space="0" w:color="auto"/>
              <w:right w:val="single" w:sz="4" w:space="0" w:color="auto"/>
            </w:tcBorders>
            <w:noWrap/>
            <w:vAlign w:val="bottom"/>
            <w:hideMark/>
          </w:tcPr>
          <w:p w14:paraId="204B1D60"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7CB2B454" w14:textId="77777777" w:rsidR="00382306" w:rsidRDefault="00382306" w:rsidP="00382306">
            <w:pPr>
              <w:jc w:val="center"/>
            </w:pPr>
          </w:p>
          <w:p w14:paraId="6EBCED27" w14:textId="77777777" w:rsidR="00382306" w:rsidRDefault="00382306" w:rsidP="00382306">
            <w:pPr>
              <w:jc w:val="center"/>
            </w:pPr>
          </w:p>
          <w:p w14:paraId="60E2EE12" w14:textId="77777777" w:rsidR="00382306" w:rsidRDefault="00382306" w:rsidP="00382306">
            <w:pPr>
              <w:jc w:val="center"/>
            </w:pPr>
          </w:p>
          <w:p w14:paraId="7CD420F2" w14:textId="77777777" w:rsidR="00382306" w:rsidRDefault="00382306" w:rsidP="00382306">
            <w:pPr>
              <w:jc w:val="center"/>
            </w:pPr>
          </w:p>
          <w:p w14:paraId="7100E024" w14:textId="77777777" w:rsidR="00382306" w:rsidRDefault="00382306" w:rsidP="00382306">
            <w:pPr>
              <w:jc w:val="center"/>
            </w:pPr>
          </w:p>
          <w:p w14:paraId="49A3CB93" w14:textId="77777777" w:rsidR="00382306" w:rsidRPr="00AA6F25" w:rsidRDefault="00382306" w:rsidP="00382306">
            <w:pPr>
              <w:jc w:val="center"/>
            </w:pPr>
            <w:r>
              <w:t>-</w:t>
            </w:r>
          </w:p>
        </w:tc>
      </w:tr>
      <w:tr w:rsidR="00382306" w:rsidRPr="00AA6F25" w14:paraId="785383E4"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57E63917" w14:textId="77777777" w:rsidR="00382306" w:rsidRPr="00982CB4" w:rsidRDefault="00160E35" w:rsidP="00382306">
            <w:pPr>
              <w:rPr>
                <w:b/>
                <w:bCs/>
              </w:rPr>
            </w:pPr>
            <w:r>
              <w:rPr>
                <w:b/>
                <w:bCs/>
              </w:rPr>
              <w:t>1</w:t>
            </w:r>
            <w:r w:rsidR="00382306" w:rsidRPr="00982CB4">
              <w:rPr>
                <w:b/>
                <w:bCs/>
              </w:rPr>
              <w:t>0.</w:t>
            </w:r>
          </w:p>
        </w:tc>
        <w:tc>
          <w:tcPr>
            <w:tcW w:w="2269" w:type="dxa"/>
            <w:tcBorders>
              <w:top w:val="nil"/>
              <w:left w:val="nil"/>
              <w:bottom w:val="single" w:sz="4" w:space="0" w:color="auto"/>
              <w:right w:val="single" w:sz="4" w:space="0" w:color="auto"/>
            </w:tcBorders>
            <w:vAlign w:val="bottom"/>
            <w:hideMark/>
          </w:tcPr>
          <w:p w14:paraId="362910EE" w14:textId="77777777" w:rsidR="00382306" w:rsidRPr="00982CB4" w:rsidRDefault="00382306" w:rsidP="00382306">
            <w:r w:rsidRPr="00982CB4">
              <w:t>ODVJETNIČKI URED</w:t>
            </w:r>
            <w:r w:rsidRPr="00982CB4">
              <w:br/>
              <w:t>odvjetnik IVO STANIČIĆ,OIB: 85822600059</w:t>
            </w:r>
          </w:p>
        </w:tc>
        <w:tc>
          <w:tcPr>
            <w:tcW w:w="1701" w:type="dxa"/>
            <w:tcBorders>
              <w:top w:val="nil"/>
              <w:left w:val="single" w:sz="4" w:space="0" w:color="auto"/>
              <w:bottom w:val="single" w:sz="4" w:space="0" w:color="auto"/>
              <w:right w:val="nil"/>
            </w:tcBorders>
            <w:noWrap/>
            <w:vAlign w:val="bottom"/>
            <w:hideMark/>
          </w:tcPr>
          <w:p w14:paraId="607B51AD" w14:textId="77777777" w:rsidR="00382306" w:rsidRPr="00982CB4" w:rsidRDefault="00382306" w:rsidP="00382306">
            <w:pPr>
              <w:jc w:val="right"/>
            </w:pPr>
            <w:r w:rsidRPr="00982CB4">
              <w:t>34.180,39</w:t>
            </w:r>
          </w:p>
        </w:tc>
        <w:tc>
          <w:tcPr>
            <w:tcW w:w="1559" w:type="dxa"/>
            <w:tcBorders>
              <w:top w:val="nil"/>
              <w:left w:val="single" w:sz="4" w:space="0" w:color="auto"/>
              <w:bottom w:val="single" w:sz="4" w:space="0" w:color="auto"/>
              <w:right w:val="single" w:sz="4" w:space="0" w:color="auto"/>
            </w:tcBorders>
            <w:vAlign w:val="bottom"/>
            <w:hideMark/>
          </w:tcPr>
          <w:p w14:paraId="75F9442B" w14:textId="77777777" w:rsidR="00382306" w:rsidRPr="00982CB4" w:rsidRDefault="00382306" w:rsidP="00382306">
            <w:r w:rsidRPr="00982CB4">
              <w:t xml:space="preserve">Račun za izvršene </w:t>
            </w:r>
            <w:r w:rsidRPr="00982CB4">
              <w:br/>
              <w:t>usluge br.77/2012.</w:t>
            </w:r>
            <w:r w:rsidRPr="00982CB4">
              <w:br/>
              <w:t xml:space="preserve">glav.26.250,00 i </w:t>
            </w:r>
            <w:proofErr w:type="spellStart"/>
            <w:r w:rsidRPr="00982CB4">
              <w:t>kta</w:t>
            </w:r>
            <w:proofErr w:type="spellEnd"/>
            <w:r w:rsidRPr="00982CB4">
              <w:t xml:space="preserve"> 7.930,39kn </w:t>
            </w:r>
          </w:p>
        </w:tc>
        <w:tc>
          <w:tcPr>
            <w:tcW w:w="1701" w:type="dxa"/>
            <w:tcBorders>
              <w:top w:val="nil"/>
              <w:left w:val="nil"/>
              <w:bottom w:val="single" w:sz="4" w:space="0" w:color="auto"/>
              <w:right w:val="single" w:sz="4" w:space="0" w:color="auto"/>
            </w:tcBorders>
            <w:noWrap/>
            <w:vAlign w:val="bottom"/>
            <w:hideMark/>
          </w:tcPr>
          <w:p w14:paraId="76B91C28" w14:textId="77777777" w:rsidR="00382306" w:rsidRPr="00982CB4" w:rsidRDefault="00382306" w:rsidP="00382306">
            <w:pPr>
              <w:jc w:val="right"/>
            </w:pPr>
            <w:r w:rsidRPr="00982CB4">
              <w:t>34.180,39</w:t>
            </w:r>
          </w:p>
        </w:tc>
        <w:tc>
          <w:tcPr>
            <w:tcW w:w="1701" w:type="dxa"/>
            <w:tcBorders>
              <w:top w:val="nil"/>
              <w:left w:val="nil"/>
              <w:bottom w:val="single" w:sz="4" w:space="0" w:color="auto"/>
              <w:right w:val="single" w:sz="4" w:space="0" w:color="auto"/>
            </w:tcBorders>
            <w:noWrap/>
            <w:vAlign w:val="bottom"/>
            <w:hideMark/>
          </w:tcPr>
          <w:p w14:paraId="367A1228"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04176A77" w14:textId="77777777" w:rsidR="00382306" w:rsidRDefault="00382306" w:rsidP="00382306">
            <w:pPr>
              <w:jc w:val="center"/>
            </w:pPr>
          </w:p>
          <w:p w14:paraId="115C1A38" w14:textId="77777777" w:rsidR="00382306" w:rsidRDefault="00382306" w:rsidP="00382306">
            <w:pPr>
              <w:jc w:val="center"/>
            </w:pPr>
          </w:p>
          <w:p w14:paraId="156698A9" w14:textId="77777777" w:rsidR="00382306" w:rsidRDefault="00382306" w:rsidP="00382306">
            <w:pPr>
              <w:jc w:val="center"/>
            </w:pPr>
          </w:p>
          <w:p w14:paraId="1BFB355B" w14:textId="77777777" w:rsidR="00382306" w:rsidRDefault="00382306" w:rsidP="00382306">
            <w:pPr>
              <w:jc w:val="center"/>
            </w:pPr>
          </w:p>
          <w:p w14:paraId="0F3AB31C" w14:textId="77777777" w:rsidR="00382306" w:rsidRDefault="00382306" w:rsidP="00382306">
            <w:pPr>
              <w:jc w:val="center"/>
            </w:pPr>
          </w:p>
          <w:p w14:paraId="59F604D9" w14:textId="77777777" w:rsidR="00382306" w:rsidRDefault="00382306" w:rsidP="00382306">
            <w:pPr>
              <w:jc w:val="center"/>
            </w:pPr>
          </w:p>
          <w:p w14:paraId="4E24E434" w14:textId="77777777" w:rsidR="00382306" w:rsidRPr="00AA6F25" w:rsidRDefault="00382306" w:rsidP="00382306">
            <w:pPr>
              <w:jc w:val="center"/>
            </w:pPr>
            <w:r>
              <w:t>-</w:t>
            </w:r>
          </w:p>
        </w:tc>
      </w:tr>
      <w:tr w:rsidR="00382306" w:rsidRPr="00AA6F25" w14:paraId="2769D7DA"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36F7BC56" w14:textId="77777777" w:rsidR="00382306" w:rsidRPr="00982CB4" w:rsidRDefault="00160E35" w:rsidP="00382306">
            <w:pPr>
              <w:rPr>
                <w:b/>
                <w:bCs/>
              </w:rPr>
            </w:pPr>
            <w:r>
              <w:rPr>
                <w:b/>
                <w:bCs/>
              </w:rPr>
              <w:t>1</w:t>
            </w:r>
            <w:r w:rsidR="00382306" w:rsidRPr="00982CB4">
              <w:rPr>
                <w:b/>
                <w:bCs/>
              </w:rPr>
              <w:t>2.</w:t>
            </w:r>
          </w:p>
        </w:tc>
        <w:tc>
          <w:tcPr>
            <w:tcW w:w="2269" w:type="dxa"/>
            <w:tcBorders>
              <w:top w:val="nil"/>
              <w:left w:val="nil"/>
              <w:bottom w:val="single" w:sz="4" w:space="0" w:color="auto"/>
              <w:right w:val="single" w:sz="4" w:space="0" w:color="auto"/>
            </w:tcBorders>
            <w:vAlign w:val="bottom"/>
            <w:hideMark/>
          </w:tcPr>
          <w:p w14:paraId="5901087B" w14:textId="77777777" w:rsidR="00382306" w:rsidRPr="00982CB4" w:rsidRDefault="00382306" w:rsidP="00382306">
            <w:r w:rsidRPr="00982CB4">
              <w:t xml:space="preserve">INSTITUT IGH </w:t>
            </w:r>
            <w:proofErr w:type="spellStart"/>
            <w:r w:rsidRPr="00982CB4">
              <w:t>d.d.,OIB</w:t>
            </w:r>
            <w:proofErr w:type="spellEnd"/>
            <w:r w:rsidRPr="00982CB4">
              <w:t>: 79766124714</w:t>
            </w:r>
          </w:p>
        </w:tc>
        <w:tc>
          <w:tcPr>
            <w:tcW w:w="1701" w:type="dxa"/>
            <w:tcBorders>
              <w:top w:val="nil"/>
              <w:left w:val="single" w:sz="4" w:space="0" w:color="auto"/>
              <w:bottom w:val="single" w:sz="4" w:space="0" w:color="auto"/>
              <w:right w:val="nil"/>
            </w:tcBorders>
            <w:noWrap/>
            <w:vAlign w:val="bottom"/>
            <w:hideMark/>
          </w:tcPr>
          <w:p w14:paraId="17AF3D57" w14:textId="77777777" w:rsidR="00382306" w:rsidRPr="00982CB4" w:rsidRDefault="00382306" w:rsidP="00382306">
            <w:pPr>
              <w:jc w:val="right"/>
            </w:pPr>
            <w:r w:rsidRPr="00982CB4">
              <w:t>1.374.977,34</w:t>
            </w:r>
          </w:p>
        </w:tc>
        <w:tc>
          <w:tcPr>
            <w:tcW w:w="1559" w:type="dxa"/>
            <w:tcBorders>
              <w:top w:val="nil"/>
              <w:left w:val="single" w:sz="4" w:space="0" w:color="auto"/>
              <w:bottom w:val="single" w:sz="4" w:space="0" w:color="auto"/>
              <w:right w:val="single" w:sz="4" w:space="0" w:color="auto"/>
            </w:tcBorders>
            <w:vAlign w:val="bottom"/>
            <w:hideMark/>
          </w:tcPr>
          <w:p w14:paraId="38D0E03D" w14:textId="77777777" w:rsidR="00382306" w:rsidRPr="00982CB4" w:rsidRDefault="00382306" w:rsidP="00382306">
            <w:r w:rsidRPr="00982CB4">
              <w:t xml:space="preserve">temeljem </w:t>
            </w:r>
            <w:proofErr w:type="spellStart"/>
            <w:r w:rsidRPr="00982CB4">
              <w:t>Ugov</w:t>
            </w:r>
            <w:proofErr w:type="spellEnd"/>
            <w:r w:rsidRPr="00982CB4">
              <w:t>.;</w:t>
            </w:r>
            <w:r w:rsidRPr="00982CB4">
              <w:br/>
              <w:t>pres.Povrv-720/13 i</w:t>
            </w:r>
            <w:r w:rsidRPr="00982CB4">
              <w:br/>
              <w:t>Sporazuma od 1.2.2012.</w:t>
            </w:r>
          </w:p>
        </w:tc>
        <w:tc>
          <w:tcPr>
            <w:tcW w:w="1701" w:type="dxa"/>
            <w:tcBorders>
              <w:top w:val="nil"/>
              <w:left w:val="nil"/>
              <w:bottom w:val="single" w:sz="4" w:space="0" w:color="auto"/>
              <w:right w:val="single" w:sz="4" w:space="0" w:color="auto"/>
            </w:tcBorders>
            <w:noWrap/>
            <w:vAlign w:val="bottom"/>
            <w:hideMark/>
          </w:tcPr>
          <w:p w14:paraId="40374F63" w14:textId="77777777" w:rsidR="00382306" w:rsidRPr="00982CB4" w:rsidRDefault="00382306" w:rsidP="00382306">
            <w:pPr>
              <w:jc w:val="right"/>
            </w:pPr>
            <w:r w:rsidRPr="00982CB4">
              <w:t>1.374.977,34</w:t>
            </w:r>
          </w:p>
        </w:tc>
        <w:tc>
          <w:tcPr>
            <w:tcW w:w="1701" w:type="dxa"/>
            <w:tcBorders>
              <w:top w:val="nil"/>
              <w:left w:val="nil"/>
              <w:bottom w:val="single" w:sz="4" w:space="0" w:color="auto"/>
              <w:right w:val="single" w:sz="4" w:space="0" w:color="auto"/>
            </w:tcBorders>
            <w:noWrap/>
            <w:vAlign w:val="bottom"/>
            <w:hideMark/>
          </w:tcPr>
          <w:p w14:paraId="24ED70E4"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4410B232" w14:textId="77777777" w:rsidR="00382306" w:rsidRDefault="00382306" w:rsidP="00382306">
            <w:pPr>
              <w:jc w:val="center"/>
            </w:pPr>
          </w:p>
          <w:p w14:paraId="4F90FA0F" w14:textId="77777777" w:rsidR="00382306" w:rsidRDefault="00382306" w:rsidP="00382306">
            <w:pPr>
              <w:jc w:val="center"/>
            </w:pPr>
          </w:p>
          <w:p w14:paraId="07D5FFBF" w14:textId="77777777" w:rsidR="00382306" w:rsidRDefault="00382306" w:rsidP="00382306">
            <w:pPr>
              <w:jc w:val="center"/>
            </w:pPr>
          </w:p>
          <w:p w14:paraId="37C10440" w14:textId="77777777" w:rsidR="00382306" w:rsidRDefault="00382306" w:rsidP="00382306">
            <w:pPr>
              <w:jc w:val="center"/>
            </w:pPr>
          </w:p>
          <w:p w14:paraId="02CCD821" w14:textId="77777777" w:rsidR="00382306" w:rsidRDefault="00382306" w:rsidP="00382306">
            <w:pPr>
              <w:jc w:val="center"/>
            </w:pPr>
          </w:p>
          <w:p w14:paraId="078C2B68" w14:textId="77777777" w:rsidR="00382306" w:rsidRPr="00AA6F25" w:rsidRDefault="00382306" w:rsidP="00382306">
            <w:pPr>
              <w:jc w:val="center"/>
            </w:pPr>
            <w:r>
              <w:t>-</w:t>
            </w:r>
          </w:p>
        </w:tc>
      </w:tr>
      <w:tr w:rsidR="00382306" w:rsidRPr="00AA6F25" w14:paraId="252822BE"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228A90F7" w14:textId="77777777" w:rsidR="00382306" w:rsidRPr="00982CB4" w:rsidRDefault="00160E35" w:rsidP="00382306">
            <w:pPr>
              <w:rPr>
                <w:b/>
                <w:bCs/>
              </w:rPr>
            </w:pPr>
            <w:r>
              <w:rPr>
                <w:b/>
                <w:bCs/>
              </w:rPr>
              <w:t>1</w:t>
            </w:r>
            <w:r w:rsidR="00382306" w:rsidRPr="00982CB4">
              <w:rPr>
                <w:b/>
                <w:bCs/>
              </w:rPr>
              <w:t>3.</w:t>
            </w:r>
          </w:p>
        </w:tc>
        <w:tc>
          <w:tcPr>
            <w:tcW w:w="2269" w:type="dxa"/>
            <w:tcBorders>
              <w:top w:val="nil"/>
              <w:left w:val="nil"/>
              <w:bottom w:val="single" w:sz="4" w:space="0" w:color="auto"/>
              <w:right w:val="single" w:sz="4" w:space="0" w:color="auto"/>
            </w:tcBorders>
            <w:vAlign w:val="bottom"/>
            <w:hideMark/>
          </w:tcPr>
          <w:p w14:paraId="38E828F6" w14:textId="77777777" w:rsidR="00382306" w:rsidRPr="00982CB4" w:rsidRDefault="00382306" w:rsidP="00382306">
            <w:r w:rsidRPr="00982CB4">
              <w:t xml:space="preserve">STJEPAN ČALJKUŠIĆ, </w:t>
            </w:r>
            <w:proofErr w:type="spellStart"/>
            <w:r w:rsidRPr="00982CB4">
              <w:t>odvjetnik,OIB</w:t>
            </w:r>
            <w:proofErr w:type="spellEnd"/>
            <w:r w:rsidRPr="00982CB4">
              <w:t>: 06283498942</w:t>
            </w:r>
          </w:p>
        </w:tc>
        <w:tc>
          <w:tcPr>
            <w:tcW w:w="1701" w:type="dxa"/>
            <w:tcBorders>
              <w:top w:val="nil"/>
              <w:left w:val="single" w:sz="4" w:space="0" w:color="auto"/>
              <w:bottom w:val="single" w:sz="4" w:space="0" w:color="auto"/>
              <w:right w:val="nil"/>
            </w:tcBorders>
            <w:noWrap/>
            <w:vAlign w:val="bottom"/>
            <w:hideMark/>
          </w:tcPr>
          <w:p w14:paraId="3D7843AA" w14:textId="77777777" w:rsidR="00382306" w:rsidRPr="00982CB4" w:rsidRDefault="00382306" w:rsidP="00382306">
            <w:pPr>
              <w:jc w:val="right"/>
            </w:pPr>
            <w:r w:rsidRPr="00982CB4">
              <w:t>360.312,70</w:t>
            </w:r>
          </w:p>
        </w:tc>
        <w:tc>
          <w:tcPr>
            <w:tcW w:w="1559" w:type="dxa"/>
            <w:tcBorders>
              <w:top w:val="nil"/>
              <w:left w:val="single" w:sz="4" w:space="0" w:color="auto"/>
              <w:bottom w:val="single" w:sz="4" w:space="0" w:color="auto"/>
              <w:right w:val="single" w:sz="4" w:space="0" w:color="auto"/>
            </w:tcBorders>
            <w:vAlign w:val="bottom"/>
            <w:hideMark/>
          </w:tcPr>
          <w:p w14:paraId="49C8AE45" w14:textId="77777777" w:rsidR="00382306" w:rsidRPr="00982CB4" w:rsidRDefault="00382306" w:rsidP="00382306">
            <w:r w:rsidRPr="00982CB4">
              <w:t>Račun za obavljene</w:t>
            </w:r>
            <w:r w:rsidRPr="00982CB4">
              <w:br/>
              <w:t>radnje broj: I4/URD/15 od 15.04.2015.</w:t>
            </w:r>
          </w:p>
        </w:tc>
        <w:tc>
          <w:tcPr>
            <w:tcW w:w="1701" w:type="dxa"/>
            <w:tcBorders>
              <w:top w:val="nil"/>
              <w:left w:val="nil"/>
              <w:bottom w:val="single" w:sz="4" w:space="0" w:color="auto"/>
              <w:right w:val="single" w:sz="4" w:space="0" w:color="auto"/>
            </w:tcBorders>
            <w:noWrap/>
            <w:vAlign w:val="bottom"/>
            <w:hideMark/>
          </w:tcPr>
          <w:p w14:paraId="32D25AEB" w14:textId="77777777" w:rsidR="00382306" w:rsidRPr="00982CB4" w:rsidRDefault="00382306" w:rsidP="00382306">
            <w:pPr>
              <w:jc w:val="right"/>
            </w:pPr>
            <w:r w:rsidRPr="00982CB4">
              <w:t>360.312,70</w:t>
            </w:r>
          </w:p>
        </w:tc>
        <w:tc>
          <w:tcPr>
            <w:tcW w:w="1701" w:type="dxa"/>
            <w:tcBorders>
              <w:top w:val="nil"/>
              <w:left w:val="nil"/>
              <w:bottom w:val="single" w:sz="4" w:space="0" w:color="auto"/>
              <w:right w:val="single" w:sz="4" w:space="0" w:color="auto"/>
            </w:tcBorders>
            <w:noWrap/>
            <w:vAlign w:val="bottom"/>
            <w:hideMark/>
          </w:tcPr>
          <w:p w14:paraId="4AF6B8A5"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76167285" w14:textId="77777777" w:rsidR="00382306" w:rsidRDefault="00382306" w:rsidP="00382306">
            <w:pPr>
              <w:jc w:val="center"/>
            </w:pPr>
          </w:p>
          <w:p w14:paraId="56345DB0" w14:textId="77777777" w:rsidR="00382306" w:rsidRDefault="00382306" w:rsidP="00382306">
            <w:pPr>
              <w:jc w:val="center"/>
            </w:pPr>
          </w:p>
          <w:p w14:paraId="31FB0F11" w14:textId="77777777" w:rsidR="00382306" w:rsidRDefault="00382306" w:rsidP="00382306">
            <w:pPr>
              <w:jc w:val="center"/>
            </w:pPr>
          </w:p>
          <w:p w14:paraId="077DC8C2" w14:textId="77777777" w:rsidR="00382306" w:rsidRDefault="00382306" w:rsidP="00382306">
            <w:pPr>
              <w:jc w:val="center"/>
            </w:pPr>
          </w:p>
          <w:p w14:paraId="7F8B7C2F" w14:textId="77777777" w:rsidR="00382306" w:rsidRPr="00AA6F25" w:rsidRDefault="00382306" w:rsidP="00382306">
            <w:pPr>
              <w:jc w:val="center"/>
            </w:pPr>
            <w:r>
              <w:t>-</w:t>
            </w:r>
          </w:p>
        </w:tc>
      </w:tr>
      <w:tr w:rsidR="00382306" w:rsidRPr="00AA6F25" w14:paraId="5CA91CCE"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0FC99CAE" w14:textId="77777777" w:rsidR="00382306" w:rsidRPr="00982CB4" w:rsidRDefault="00160E35" w:rsidP="00382306">
            <w:pPr>
              <w:rPr>
                <w:b/>
                <w:bCs/>
              </w:rPr>
            </w:pPr>
            <w:r>
              <w:rPr>
                <w:b/>
                <w:bCs/>
              </w:rPr>
              <w:t>1</w:t>
            </w:r>
            <w:r w:rsidR="00382306" w:rsidRPr="00982CB4">
              <w:rPr>
                <w:b/>
                <w:bCs/>
              </w:rPr>
              <w:t>4.</w:t>
            </w:r>
          </w:p>
        </w:tc>
        <w:tc>
          <w:tcPr>
            <w:tcW w:w="2269" w:type="dxa"/>
            <w:tcBorders>
              <w:top w:val="nil"/>
              <w:left w:val="nil"/>
              <w:bottom w:val="single" w:sz="4" w:space="0" w:color="auto"/>
              <w:right w:val="single" w:sz="4" w:space="0" w:color="auto"/>
            </w:tcBorders>
            <w:vAlign w:val="bottom"/>
            <w:hideMark/>
          </w:tcPr>
          <w:p w14:paraId="448C87E4" w14:textId="77777777" w:rsidR="00382306" w:rsidRPr="00982CB4" w:rsidRDefault="00382306" w:rsidP="00382306">
            <w:r w:rsidRPr="00982CB4">
              <w:t>ANTE KUKAVICA ,OIB: 06939301907</w:t>
            </w:r>
          </w:p>
        </w:tc>
        <w:tc>
          <w:tcPr>
            <w:tcW w:w="1701" w:type="dxa"/>
            <w:tcBorders>
              <w:top w:val="nil"/>
              <w:left w:val="single" w:sz="4" w:space="0" w:color="auto"/>
              <w:bottom w:val="single" w:sz="4" w:space="0" w:color="auto"/>
              <w:right w:val="nil"/>
            </w:tcBorders>
            <w:noWrap/>
            <w:vAlign w:val="bottom"/>
            <w:hideMark/>
          </w:tcPr>
          <w:p w14:paraId="5E461702" w14:textId="77777777" w:rsidR="00382306" w:rsidRPr="00982CB4" w:rsidRDefault="00382306" w:rsidP="00382306">
            <w:pPr>
              <w:jc w:val="right"/>
            </w:pPr>
            <w:r w:rsidRPr="00982CB4">
              <w:t>52.729,66</w:t>
            </w:r>
          </w:p>
        </w:tc>
        <w:tc>
          <w:tcPr>
            <w:tcW w:w="1559" w:type="dxa"/>
            <w:tcBorders>
              <w:top w:val="nil"/>
              <w:left w:val="single" w:sz="4" w:space="0" w:color="auto"/>
              <w:bottom w:val="single" w:sz="4" w:space="0" w:color="auto"/>
              <w:right w:val="single" w:sz="4" w:space="0" w:color="auto"/>
            </w:tcBorders>
            <w:vAlign w:val="bottom"/>
            <w:hideMark/>
          </w:tcPr>
          <w:p w14:paraId="41ED981F" w14:textId="77777777" w:rsidR="00382306" w:rsidRPr="00982CB4" w:rsidRDefault="00382306" w:rsidP="00382306">
            <w:r w:rsidRPr="00982CB4">
              <w:t xml:space="preserve">trošak po </w:t>
            </w:r>
            <w:proofErr w:type="spellStart"/>
            <w:r w:rsidRPr="00982CB4">
              <w:t>pravomoć</w:t>
            </w:r>
            <w:proofErr w:type="spellEnd"/>
            <w:r w:rsidRPr="00982CB4">
              <w:t>. I ovršnom pre.br: IP-1271/08 i PST-956/12.</w:t>
            </w:r>
            <w:r w:rsidRPr="00982CB4">
              <w:br/>
              <w:t xml:space="preserve">trošak i </w:t>
            </w:r>
            <w:proofErr w:type="spellStart"/>
            <w:r w:rsidRPr="00982CB4">
              <w:t>ob.kta</w:t>
            </w:r>
            <w:proofErr w:type="spellEnd"/>
          </w:p>
        </w:tc>
        <w:tc>
          <w:tcPr>
            <w:tcW w:w="1701" w:type="dxa"/>
            <w:tcBorders>
              <w:top w:val="nil"/>
              <w:left w:val="nil"/>
              <w:bottom w:val="single" w:sz="4" w:space="0" w:color="auto"/>
              <w:right w:val="single" w:sz="4" w:space="0" w:color="auto"/>
            </w:tcBorders>
            <w:noWrap/>
            <w:vAlign w:val="bottom"/>
            <w:hideMark/>
          </w:tcPr>
          <w:p w14:paraId="52F1A26B" w14:textId="77777777" w:rsidR="00382306" w:rsidRPr="00982CB4" w:rsidRDefault="00382306" w:rsidP="00382306">
            <w:pPr>
              <w:jc w:val="right"/>
            </w:pPr>
            <w:r w:rsidRPr="00982CB4">
              <w:t>52.729,66</w:t>
            </w:r>
          </w:p>
        </w:tc>
        <w:tc>
          <w:tcPr>
            <w:tcW w:w="1701" w:type="dxa"/>
            <w:tcBorders>
              <w:top w:val="nil"/>
              <w:left w:val="nil"/>
              <w:bottom w:val="single" w:sz="4" w:space="0" w:color="auto"/>
              <w:right w:val="single" w:sz="4" w:space="0" w:color="auto"/>
            </w:tcBorders>
            <w:noWrap/>
            <w:vAlign w:val="bottom"/>
            <w:hideMark/>
          </w:tcPr>
          <w:p w14:paraId="1AF0D5D0" w14:textId="77777777" w:rsidR="00382306" w:rsidRDefault="00382306" w:rsidP="00382306">
            <w:pPr>
              <w:jc w:val="center"/>
            </w:pPr>
          </w:p>
          <w:p w14:paraId="24475878"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6019A725" w14:textId="77777777" w:rsidR="00382306" w:rsidRDefault="00382306" w:rsidP="00382306">
            <w:pPr>
              <w:jc w:val="center"/>
            </w:pPr>
          </w:p>
          <w:p w14:paraId="532E0F15" w14:textId="77777777" w:rsidR="00382306" w:rsidRDefault="00382306" w:rsidP="00382306">
            <w:pPr>
              <w:jc w:val="center"/>
            </w:pPr>
          </w:p>
          <w:p w14:paraId="29056DE6" w14:textId="77777777" w:rsidR="00382306" w:rsidRDefault="00382306" w:rsidP="00382306">
            <w:pPr>
              <w:jc w:val="center"/>
            </w:pPr>
          </w:p>
          <w:p w14:paraId="5055DF27" w14:textId="77777777" w:rsidR="00382306" w:rsidRDefault="00382306" w:rsidP="00382306">
            <w:pPr>
              <w:jc w:val="center"/>
            </w:pPr>
          </w:p>
          <w:p w14:paraId="095EC9C4" w14:textId="77777777" w:rsidR="00382306" w:rsidRDefault="00382306" w:rsidP="00382306">
            <w:pPr>
              <w:jc w:val="center"/>
            </w:pPr>
          </w:p>
          <w:p w14:paraId="146F1B94" w14:textId="77777777" w:rsidR="00382306" w:rsidRDefault="00382306" w:rsidP="00382306">
            <w:pPr>
              <w:jc w:val="center"/>
            </w:pPr>
          </w:p>
          <w:p w14:paraId="0581B929" w14:textId="77777777" w:rsidR="00382306" w:rsidRPr="00AA6F25" w:rsidRDefault="00382306" w:rsidP="00382306">
            <w:pPr>
              <w:jc w:val="center"/>
            </w:pPr>
            <w:r>
              <w:t>-</w:t>
            </w:r>
          </w:p>
        </w:tc>
      </w:tr>
      <w:tr w:rsidR="00382306" w:rsidRPr="00AA6F25" w14:paraId="5E269909"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5EC2EC8A" w14:textId="77777777" w:rsidR="00382306" w:rsidRPr="00982CB4" w:rsidRDefault="00160E35" w:rsidP="00382306">
            <w:pPr>
              <w:rPr>
                <w:b/>
                <w:bCs/>
              </w:rPr>
            </w:pPr>
            <w:r>
              <w:rPr>
                <w:b/>
                <w:bCs/>
              </w:rPr>
              <w:t>1</w:t>
            </w:r>
            <w:r w:rsidR="00382306" w:rsidRPr="00982CB4">
              <w:rPr>
                <w:b/>
                <w:bCs/>
              </w:rPr>
              <w:t>5.</w:t>
            </w:r>
          </w:p>
        </w:tc>
        <w:tc>
          <w:tcPr>
            <w:tcW w:w="2269" w:type="dxa"/>
            <w:tcBorders>
              <w:top w:val="nil"/>
              <w:left w:val="nil"/>
              <w:bottom w:val="single" w:sz="4" w:space="0" w:color="auto"/>
              <w:right w:val="single" w:sz="4" w:space="0" w:color="auto"/>
            </w:tcBorders>
            <w:vAlign w:val="bottom"/>
            <w:hideMark/>
          </w:tcPr>
          <w:p w14:paraId="76F964F0" w14:textId="77777777" w:rsidR="00382306" w:rsidRPr="00982CB4" w:rsidRDefault="00382306" w:rsidP="00382306">
            <w:r w:rsidRPr="00982CB4">
              <w:t xml:space="preserve">HEP d.o.o.-ELEKTRODALMACIJA </w:t>
            </w:r>
            <w:proofErr w:type="spellStart"/>
            <w:r w:rsidRPr="00982CB4">
              <w:t>Split,OIB</w:t>
            </w:r>
            <w:proofErr w:type="spellEnd"/>
            <w:r w:rsidRPr="00982CB4">
              <w:t>: 46830600751</w:t>
            </w:r>
          </w:p>
        </w:tc>
        <w:tc>
          <w:tcPr>
            <w:tcW w:w="1701" w:type="dxa"/>
            <w:tcBorders>
              <w:top w:val="nil"/>
              <w:left w:val="single" w:sz="4" w:space="0" w:color="auto"/>
              <w:bottom w:val="single" w:sz="4" w:space="0" w:color="auto"/>
              <w:right w:val="nil"/>
            </w:tcBorders>
            <w:noWrap/>
            <w:vAlign w:val="bottom"/>
            <w:hideMark/>
          </w:tcPr>
          <w:p w14:paraId="58A24039" w14:textId="77777777" w:rsidR="00382306" w:rsidRPr="00982CB4" w:rsidRDefault="00382306" w:rsidP="00382306">
            <w:pPr>
              <w:jc w:val="right"/>
            </w:pPr>
            <w:r w:rsidRPr="00982CB4">
              <w:t>396.546,98</w:t>
            </w:r>
          </w:p>
        </w:tc>
        <w:tc>
          <w:tcPr>
            <w:tcW w:w="1559" w:type="dxa"/>
            <w:tcBorders>
              <w:top w:val="nil"/>
              <w:left w:val="single" w:sz="4" w:space="0" w:color="auto"/>
              <w:bottom w:val="single" w:sz="4" w:space="0" w:color="auto"/>
              <w:right w:val="single" w:sz="4" w:space="0" w:color="auto"/>
            </w:tcBorders>
            <w:vAlign w:val="bottom"/>
            <w:hideMark/>
          </w:tcPr>
          <w:p w14:paraId="6386C06B" w14:textId="77777777" w:rsidR="00382306" w:rsidRPr="00982CB4" w:rsidRDefault="00382306" w:rsidP="00382306">
            <w:r w:rsidRPr="00982CB4">
              <w:t>Ovrv-1390/15,</w:t>
            </w:r>
            <w:r w:rsidRPr="00982CB4">
              <w:br/>
              <w:t>Ovrv-1449/13;</w:t>
            </w:r>
            <w:r w:rsidRPr="00982CB4">
              <w:br/>
              <w:t>Ovrv-319/15;</w:t>
            </w:r>
            <w:r w:rsidRPr="00982CB4">
              <w:br/>
              <w:t>8Povrv-</w:t>
            </w:r>
            <w:r w:rsidRPr="00982CB4">
              <w:lastRenderedPageBreak/>
              <w:t>601/14.</w:t>
            </w:r>
          </w:p>
        </w:tc>
        <w:tc>
          <w:tcPr>
            <w:tcW w:w="1701" w:type="dxa"/>
            <w:tcBorders>
              <w:top w:val="nil"/>
              <w:left w:val="nil"/>
              <w:bottom w:val="single" w:sz="4" w:space="0" w:color="auto"/>
              <w:right w:val="single" w:sz="4" w:space="0" w:color="auto"/>
            </w:tcBorders>
            <w:noWrap/>
            <w:vAlign w:val="bottom"/>
            <w:hideMark/>
          </w:tcPr>
          <w:p w14:paraId="4390B06C" w14:textId="77777777" w:rsidR="00382306" w:rsidRPr="00982CB4" w:rsidRDefault="00382306" w:rsidP="00382306">
            <w:pPr>
              <w:jc w:val="right"/>
            </w:pPr>
            <w:r w:rsidRPr="00982CB4">
              <w:lastRenderedPageBreak/>
              <w:t>396.546,98</w:t>
            </w:r>
          </w:p>
        </w:tc>
        <w:tc>
          <w:tcPr>
            <w:tcW w:w="1701" w:type="dxa"/>
            <w:tcBorders>
              <w:top w:val="nil"/>
              <w:left w:val="nil"/>
              <w:bottom w:val="single" w:sz="4" w:space="0" w:color="auto"/>
              <w:right w:val="single" w:sz="4" w:space="0" w:color="auto"/>
            </w:tcBorders>
            <w:noWrap/>
            <w:vAlign w:val="bottom"/>
            <w:hideMark/>
          </w:tcPr>
          <w:p w14:paraId="20CCFA20" w14:textId="77777777" w:rsidR="00382306" w:rsidRDefault="00382306" w:rsidP="00382306">
            <w:pPr>
              <w:jc w:val="center"/>
            </w:pPr>
          </w:p>
          <w:p w14:paraId="72A45DC3"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6ADEE43" w14:textId="77777777" w:rsidR="00382306" w:rsidRDefault="00382306" w:rsidP="00382306">
            <w:pPr>
              <w:jc w:val="center"/>
            </w:pPr>
          </w:p>
          <w:p w14:paraId="799A53E2" w14:textId="77777777" w:rsidR="00382306" w:rsidRDefault="00382306" w:rsidP="00382306">
            <w:pPr>
              <w:jc w:val="center"/>
            </w:pPr>
          </w:p>
          <w:p w14:paraId="3090F33F" w14:textId="77777777" w:rsidR="00382306" w:rsidRDefault="00382306" w:rsidP="00382306">
            <w:pPr>
              <w:jc w:val="center"/>
            </w:pPr>
          </w:p>
          <w:p w14:paraId="43D09253" w14:textId="77777777" w:rsidR="00382306" w:rsidRDefault="00382306" w:rsidP="00382306">
            <w:pPr>
              <w:jc w:val="center"/>
            </w:pPr>
          </w:p>
          <w:p w14:paraId="338A5D35" w14:textId="77777777" w:rsidR="00382306" w:rsidRPr="00AA6F25" w:rsidRDefault="00382306" w:rsidP="00382306">
            <w:pPr>
              <w:jc w:val="center"/>
            </w:pPr>
            <w:r>
              <w:t>-</w:t>
            </w:r>
          </w:p>
        </w:tc>
      </w:tr>
      <w:tr w:rsidR="00382306" w:rsidRPr="00AA6F25" w14:paraId="22055CE2" w14:textId="77777777" w:rsidTr="00382306">
        <w:trPr>
          <w:trHeight w:val="1125"/>
        </w:trPr>
        <w:tc>
          <w:tcPr>
            <w:tcW w:w="709" w:type="dxa"/>
            <w:tcBorders>
              <w:top w:val="nil"/>
              <w:left w:val="single" w:sz="4" w:space="0" w:color="auto"/>
              <w:bottom w:val="single" w:sz="4" w:space="0" w:color="auto"/>
              <w:right w:val="single" w:sz="4" w:space="0" w:color="auto"/>
            </w:tcBorders>
            <w:vAlign w:val="bottom"/>
            <w:hideMark/>
          </w:tcPr>
          <w:p w14:paraId="09C9E5DC" w14:textId="77777777" w:rsidR="00382306" w:rsidRPr="00982CB4" w:rsidRDefault="00160E35" w:rsidP="00382306">
            <w:pPr>
              <w:rPr>
                <w:b/>
                <w:bCs/>
              </w:rPr>
            </w:pPr>
            <w:r>
              <w:rPr>
                <w:b/>
                <w:bCs/>
              </w:rPr>
              <w:t>1</w:t>
            </w:r>
            <w:r w:rsidR="00382306" w:rsidRPr="00982CB4">
              <w:rPr>
                <w:b/>
                <w:bCs/>
              </w:rPr>
              <w:t>6.</w:t>
            </w:r>
          </w:p>
        </w:tc>
        <w:tc>
          <w:tcPr>
            <w:tcW w:w="2269" w:type="dxa"/>
            <w:tcBorders>
              <w:top w:val="nil"/>
              <w:left w:val="nil"/>
              <w:bottom w:val="single" w:sz="4" w:space="0" w:color="auto"/>
              <w:right w:val="single" w:sz="4" w:space="0" w:color="auto"/>
            </w:tcBorders>
            <w:vAlign w:val="bottom"/>
            <w:hideMark/>
          </w:tcPr>
          <w:p w14:paraId="2183D881" w14:textId="77777777" w:rsidR="00382306" w:rsidRPr="00982CB4" w:rsidRDefault="00382306" w:rsidP="00382306">
            <w:r w:rsidRPr="00982CB4">
              <w:t>MATE STANIŠIĆ, OVLAŠTENI INŽENJER GRAĐEVINARSTVA,OIB: 66289059393</w:t>
            </w:r>
          </w:p>
        </w:tc>
        <w:tc>
          <w:tcPr>
            <w:tcW w:w="1701" w:type="dxa"/>
            <w:tcBorders>
              <w:top w:val="nil"/>
              <w:left w:val="single" w:sz="4" w:space="0" w:color="auto"/>
              <w:bottom w:val="single" w:sz="4" w:space="0" w:color="auto"/>
              <w:right w:val="nil"/>
            </w:tcBorders>
            <w:noWrap/>
            <w:vAlign w:val="bottom"/>
            <w:hideMark/>
          </w:tcPr>
          <w:p w14:paraId="5A158D73" w14:textId="77777777" w:rsidR="00382306" w:rsidRPr="00982CB4" w:rsidRDefault="00382306" w:rsidP="00382306">
            <w:pPr>
              <w:jc w:val="right"/>
            </w:pPr>
            <w:r w:rsidRPr="00982CB4">
              <w:t>61.598,63</w:t>
            </w:r>
          </w:p>
        </w:tc>
        <w:tc>
          <w:tcPr>
            <w:tcW w:w="1559" w:type="dxa"/>
            <w:tcBorders>
              <w:top w:val="nil"/>
              <w:left w:val="single" w:sz="4" w:space="0" w:color="auto"/>
              <w:bottom w:val="single" w:sz="4" w:space="0" w:color="auto"/>
              <w:right w:val="single" w:sz="4" w:space="0" w:color="auto"/>
            </w:tcBorders>
            <w:vAlign w:val="bottom"/>
            <w:hideMark/>
          </w:tcPr>
          <w:p w14:paraId="07E064A6" w14:textId="77777777" w:rsidR="00382306" w:rsidRPr="00982CB4" w:rsidRDefault="00382306" w:rsidP="00382306">
            <w:r w:rsidRPr="00982CB4">
              <w:t>Dio računa br.13/2011.u iznosu  54.612,00</w:t>
            </w:r>
            <w:r w:rsidRPr="00982CB4">
              <w:br/>
              <w:t xml:space="preserve">od 14.07.2011. + </w:t>
            </w:r>
            <w:proofErr w:type="spellStart"/>
            <w:r w:rsidRPr="00982CB4">
              <w:t>kta</w:t>
            </w:r>
            <w:proofErr w:type="spellEnd"/>
            <w:r w:rsidRPr="00982CB4">
              <w:t xml:space="preserve"> </w:t>
            </w:r>
            <w:r w:rsidRPr="00982CB4">
              <w:br/>
              <w:t xml:space="preserve">za dopunu </w:t>
            </w:r>
            <w:proofErr w:type="spellStart"/>
            <w:r w:rsidRPr="00982CB4">
              <w:t>gl.projekta</w:t>
            </w:r>
            <w:proofErr w:type="spellEnd"/>
          </w:p>
        </w:tc>
        <w:tc>
          <w:tcPr>
            <w:tcW w:w="1701" w:type="dxa"/>
            <w:tcBorders>
              <w:top w:val="nil"/>
              <w:left w:val="nil"/>
              <w:bottom w:val="single" w:sz="4" w:space="0" w:color="auto"/>
              <w:right w:val="single" w:sz="4" w:space="0" w:color="auto"/>
            </w:tcBorders>
            <w:noWrap/>
            <w:vAlign w:val="bottom"/>
            <w:hideMark/>
          </w:tcPr>
          <w:p w14:paraId="4681EF0C" w14:textId="77777777" w:rsidR="00382306" w:rsidRPr="00982CB4" w:rsidRDefault="00382306" w:rsidP="00382306">
            <w:pPr>
              <w:jc w:val="right"/>
            </w:pPr>
            <w:r w:rsidRPr="00982CB4">
              <w:t>61.598,63</w:t>
            </w:r>
          </w:p>
        </w:tc>
        <w:tc>
          <w:tcPr>
            <w:tcW w:w="1701" w:type="dxa"/>
            <w:tcBorders>
              <w:top w:val="nil"/>
              <w:left w:val="nil"/>
              <w:bottom w:val="single" w:sz="4" w:space="0" w:color="auto"/>
              <w:right w:val="single" w:sz="4" w:space="0" w:color="auto"/>
            </w:tcBorders>
            <w:noWrap/>
            <w:vAlign w:val="bottom"/>
            <w:hideMark/>
          </w:tcPr>
          <w:p w14:paraId="01BC88CA"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38D8504D" w14:textId="77777777" w:rsidR="00382306" w:rsidRDefault="00382306" w:rsidP="00382306">
            <w:pPr>
              <w:jc w:val="center"/>
            </w:pPr>
          </w:p>
          <w:p w14:paraId="5D8D662D" w14:textId="77777777" w:rsidR="00382306" w:rsidRDefault="00382306" w:rsidP="00382306">
            <w:pPr>
              <w:jc w:val="center"/>
            </w:pPr>
          </w:p>
          <w:p w14:paraId="1495B2C7" w14:textId="77777777" w:rsidR="00382306" w:rsidRDefault="00382306" w:rsidP="00382306">
            <w:pPr>
              <w:jc w:val="center"/>
            </w:pPr>
          </w:p>
          <w:p w14:paraId="4DF83B62" w14:textId="77777777" w:rsidR="00382306" w:rsidRDefault="00382306" w:rsidP="00382306">
            <w:pPr>
              <w:jc w:val="center"/>
            </w:pPr>
          </w:p>
          <w:p w14:paraId="470AF631" w14:textId="77777777" w:rsidR="00382306" w:rsidRDefault="00382306" w:rsidP="00382306">
            <w:pPr>
              <w:jc w:val="center"/>
            </w:pPr>
          </w:p>
          <w:p w14:paraId="0A939C9B" w14:textId="77777777" w:rsidR="00382306" w:rsidRDefault="00382306" w:rsidP="00382306">
            <w:pPr>
              <w:jc w:val="center"/>
            </w:pPr>
          </w:p>
          <w:p w14:paraId="5BEBA1E0" w14:textId="77777777" w:rsidR="00382306" w:rsidRDefault="00382306" w:rsidP="00382306">
            <w:pPr>
              <w:jc w:val="center"/>
            </w:pPr>
          </w:p>
          <w:p w14:paraId="79ADF7B9" w14:textId="77777777" w:rsidR="00382306" w:rsidRPr="00AA6F25" w:rsidRDefault="00382306" w:rsidP="00382306">
            <w:pPr>
              <w:jc w:val="center"/>
            </w:pPr>
            <w:r>
              <w:t>-</w:t>
            </w:r>
          </w:p>
        </w:tc>
      </w:tr>
      <w:tr w:rsidR="00382306" w:rsidRPr="00AA6F25" w14:paraId="6D7BD92E"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42C91A80" w14:textId="77777777" w:rsidR="00382306" w:rsidRPr="00982CB4" w:rsidRDefault="00160E35" w:rsidP="00382306">
            <w:pPr>
              <w:rPr>
                <w:b/>
                <w:bCs/>
              </w:rPr>
            </w:pPr>
            <w:r>
              <w:rPr>
                <w:b/>
                <w:bCs/>
              </w:rPr>
              <w:t>17</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80A7685" w14:textId="77777777" w:rsidR="00382306" w:rsidRPr="00982CB4" w:rsidRDefault="00382306" w:rsidP="00382306">
            <w:r w:rsidRPr="00982CB4">
              <w:t xml:space="preserve">HETA </w:t>
            </w:r>
            <w:proofErr w:type="spellStart"/>
            <w:r w:rsidRPr="00982CB4">
              <w:t>Asset</w:t>
            </w:r>
            <w:proofErr w:type="spellEnd"/>
            <w:r w:rsidRPr="00982CB4">
              <w:t xml:space="preserve"> </w:t>
            </w:r>
            <w:proofErr w:type="spellStart"/>
            <w:r w:rsidRPr="00982CB4">
              <w:t>Resoluttion</w:t>
            </w:r>
            <w:proofErr w:type="spellEnd"/>
            <w:r w:rsidRPr="00982CB4">
              <w:br/>
              <w:t>Hrvatska d.o.o. Zagreb,</w:t>
            </w:r>
            <w:r w:rsidRPr="00982CB4">
              <w:br/>
              <w:t>Koranska 16,OIB: 87064273078</w:t>
            </w:r>
          </w:p>
        </w:tc>
        <w:tc>
          <w:tcPr>
            <w:tcW w:w="1701" w:type="dxa"/>
            <w:tcBorders>
              <w:top w:val="nil"/>
              <w:left w:val="single" w:sz="4" w:space="0" w:color="auto"/>
              <w:bottom w:val="single" w:sz="4" w:space="0" w:color="auto"/>
              <w:right w:val="nil"/>
            </w:tcBorders>
            <w:noWrap/>
            <w:vAlign w:val="bottom"/>
            <w:hideMark/>
          </w:tcPr>
          <w:p w14:paraId="047193E0" w14:textId="77777777" w:rsidR="00382306" w:rsidRPr="00982CB4" w:rsidRDefault="00382306" w:rsidP="00382306">
            <w:pPr>
              <w:jc w:val="right"/>
            </w:pPr>
            <w:r w:rsidRPr="00982CB4">
              <w:t>835.910,73</w:t>
            </w:r>
          </w:p>
        </w:tc>
        <w:tc>
          <w:tcPr>
            <w:tcW w:w="1559" w:type="dxa"/>
            <w:tcBorders>
              <w:top w:val="nil"/>
              <w:left w:val="single" w:sz="4" w:space="0" w:color="auto"/>
              <w:bottom w:val="single" w:sz="4" w:space="0" w:color="auto"/>
              <w:right w:val="single" w:sz="4" w:space="0" w:color="auto"/>
            </w:tcBorders>
            <w:vAlign w:val="bottom"/>
            <w:hideMark/>
          </w:tcPr>
          <w:p w14:paraId="1442BDC3" w14:textId="77777777" w:rsidR="00382306" w:rsidRPr="00982CB4" w:rsidRDefault="00382306" w:rsidP="00382306">
            <w:r w:rsidRPr="00982CB4">
              <w:t>Pravomoćna presuda za uplaćenu kaparu u iznosu od 65.000EUR i kamate</w:t>
            </w:r>
          </w:p>
        </w:tc>
        <w:tc>
          <w:tcPr>
            <w:tcW w:w="1701" w:type="dxa"/>
            <w:tcBorders>
              <w:top w:val="nil"/>
              <w:left w:val="nil"/>
              <w:bottom w:val="single" w:sz="4" w:space="0" w:color="auto"/>
              <w:right w:val="single" w:sz="4" w:space="0" w:color="auto"/>
            </w:tcBorders>
            <w:noWrap/>
            <w:vAlign w:val="bottom"/>
            <w:hideMark/>
          </w:tcPr>
          <w:p w14:paraId="5F769CF5" w14:textId="77777777" w:rsidR="00382306" w:rsidRPr="00982CB4" w:rsidRDefault="00382306" w:rsidP="00382306">
            <w:pPr>
              <w:jc w:val="right"/>
            </w:pPr>
            <w:r w:rsidRPr="00982CB4">
              <w:t>835.910,73</w:t>
            </w:r>
          </w:p>
        </w:tc>
        <w:tc>
          <w:tcPr>
            <w:tcW w:w="1701" w:type="dxa"/>
            <w:tcBorders>
              <w:top w:val="nil"/>
              <w:left w:val="nil"/>
              <w:bottom w:val="single" w:sz="4" w:space="0" w:color="auto"/>
              <w:right w:val="single" w:sz="4" w:space="0" w:color="auto"/>
            </w:tcBorders>
            <w:noWrap/>
            <w:vAlign w:val="bottom"/>
            <w:hideMark/>
          </w:tcPr>
          <w:p w14:paraId="647048E8"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42A9C752" w14:textId="77777777" w:rsidR="00382306" w:rsidRDefault="00382306" w:rsidP="00382306">
            <w:pPr>
              <w:jc w:val="center"/>
            </w:pPr>
          </w:p>
          <w:p w14:paraId="065062DE" w14:textId="77777777" w:rsidR="00382306" w:rsidRDefault="00382306" w:rsidP="00382306">
            <w:pPr>
              <w:jc w:val="center"/>
            </w:pPr>
          </w:p>
          <w:p w14:paraId="54ED9C77" w14:textId="77777777" w:rsidR="00382306" w:rsidRDefault="00382306" w:rsidP="00382306">
            <w:pPr>
              <w:jc w:val="center"/>
            </w:pPr>
          </w:p>
          <w:p w14:paraId="3A985573" w14:textId="77777777" w:rsidR="00382306" w:rsidRDefault="00382306" w:rsidP="00382306">
            <w:pPr>
              <w:jc w:val="center"/>
            </w:pPr>
          </w:p>
          <w:p w14:paraId="0112FCEA" w14:textId="77777777" w:rsidR="00382306" w:rsidRDefault="00382306" w:rsidP="00382306">
            <w:pPr>
              <w:jc w:val="center"/>
            </w:pPr>
          </w:p>
          <w:p w14:paraId="507D5235" w14:textId="77777777" w:rsidR="00382306" w:rsidRDefault="00382306" w:rsidP="00382306">
            <w:pPr>
              <w:jc w:val="center"/>
            </w:pPr>
          </w:p>
          <w:p w14:paraId="72C793BE" w14:textId="77777777" w:rsidR="00382306" w:rsidRPr="00AA6F25" w:rsidRDefault="00382306" w:rsidP="00382306">
            <w:pPr>
              <w:jc w:val="center"/>
            </w:pPr>
            <w:r>
              <w:t>-</w:t>
            </w:r>
          </w:p>
        </w:tc>
      </w:tr>
      <w:tr w:rsidR="00382306" w:rsidRPr="00AA6F25" w14:paraId="16AFFE47" w14:textId="77777777" w:rsidTr="00382306">
        <w:trPr>
          <w:trHeight w:val="1005"/>
        </w:trPr>
        <w:tc>
          <w:tcPr>
            <w:tcW w:w="709" w:type="dxa"/>
            <w:tcBorders>
              <w:top w:val="nil"/>
              <w:left w:val="single" w:sz="4" w:space="0" w:color="auto"/>
              <w:bottom w:val="single" w:sz="4" w:space="0" w:color="auto"/>
              <w:right w:val="single" w:sz="4" w:space="0" w:color="auto"/>
            </w:tcBorders>
            <w:vAlign w:val="bottom"/>
            <w:hideMark/>
          </w:tcPr>
          <w:p w14:paraId="4347AEF9" w14:textId="77777777" w:rsidR="00382306" w:rsidRPr="00982CB4" w:rsidRDefault="00160E35" w:rsidP="00382306">
            <w:pPr>
              <w:rPr>
                <w:b/>
                <w:bCs/>
              </w:rPr>
            </w:pPr>
            <w:r>
              <w:rPr>
                <w:b/>
                <w:bCs/>
              </w:rPr>
              <w:t>18</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0106AA3" w14:textId="77777777" w:rsidR="00382306" w:rsidRPr="00982CB4" w:rsidRDefault="00382306" w:rsidP="00382306">
            <w:r w:rsidRPr="00982CB4">
              <w:t>ANTE ŠUNDOV</w:t>
            </w:r>
            <w:r w:rsidRPr="00982CB4">
              <w:br/>
            </w:r>
            <w:proofErr w:type="spellStart"/>
            <w:r w:rsidRPr="00982CB4">
              <w:t>Split,OIB</w:t>
            </w:r>
            <w:proofErr w:type="spellEnd"/>
            <w:r w:rsidRPr="00982CB4">
              <w:t>: 10739342424</w:t>
            </w:r>
          </w:p>
        </w:tc>
        <w:tc>
          <w:tcPr>
            <w:tcW w:w="1701" w:type="dxa"/>
            <w:tcBorders>
              <w:top w:val="nil"/>
              <w:left w:val="single" w:sz="4" w:space="0" w:color="auto"/>
              <w:bottom w:val="single" w:sz="4" w:space="0" w:color="auto"/>
              <w:right w:val="nil"/>
            </w:tcBorders>
            <w:noWrap/>
            <w:vAlign w:val="bottom"/>
            <w:hideMark/>
          </w:tcPr>
          <w:p w14:paraId="00D7C370" w14:textId="77777777" w:rsidR="00382306" w:rsidRPr="00982CB4" w:rsidRDefault="00382306" w:rsidP="00382306">
            <w:pPr>
              <w:jc w:val="right"/>
            </w:pPr>
            <w:r w:rsidRPr="00982CB4">
              <w:t>829.337,71</w:t>
            </w:r>
          </w:p>
        </w:tc>
        <w:tc>
          <w:tcPr>
            <w:tcW w:w="1559" w:type="dxa"/>
            <w:tcBorders>
              <w:top w:val="nil"/>
              <w:left w:val="single" w:sz="4" w:space="0" w:color="auto"/>
              <w:bottom w:val="single" w:sz="4" w:space="0" w:color="auto"/>
              <w:right w:val="single" w:sz="4" w:space="0" w:color="auto"/>
            </w:tcBorders>
            <w:vAlign w:val="bottom"/>
            <w:hideMark/>
          </w:tcPr>
          <w:p w14:paraId="70715974" w14:textId="77777777" w:rsidR="00382306" w:rsidRPr="00982CB4" w:rsidRDefault="00382306" w:rsidP="00382306">
            <w:r w:rsidRPr="00982CB4">
              <w:t>uplate po predug.</w:t>
            </w:r>
            <w:r w:rsidRPr="00982CB4">
              <w:br/>
              <w:t xml:space="preserve">za stan koji je </w:t>
            </w:r>
            <w:r w:rsidRPr="00982CB4">
              <w:br/>
              <w:t xml:space="preserve">srušen i </w:t>
            </w:r>
            <w:proofErr w:type="spellStart"/>
            <w:r w:rsidRPr="00982CB4">
              <w:t>zamjenjen</w:t>
            </w:r>
            <w:proofErr w:type="spellEnd"/>
            <w:r w:rsidRPr="00982CB4">
              <w:br/>
              <w:t>sa stanom br.3</w:t>
            </w:r>
          </w:p>
        </w:tc>
        <w:tc>
          <w:tcPr>
            <w:tcW w:w="1701" w:type="dxa"/>
            <w:tcBorders>
              <w:top w:val="nil"/>
              <w:left w:val="nil"/>
              <w:bottom w:val="single" w:sz="4" w:space="0" w:color="auto"/>
              <w:right w:val="single" w:sz="4" w:space="0" w:color="auto"/>
            </w:tcBorders>
            <w:noWrap/>
            <w:vAlign w:val="bottom"/>
            <w:hideMark/>
          </w:tcPr>
          <w:p w14:paraId="4781B911" w14:textId="77777777" w:rsidR="00382306" w:rsidRPr="00982CB4" w:rsidRDefault="00382306" w:rsidP="00382306">
            <w:pPr>
              <w:jc w:val="right"/>
            </w:pPr>
            <w:r w:rsidRPr="00982CB4">
              <w:t>829.337,71</w:t>
            </w:r>
          </w:p>
        </w:tc>
        <w:tc>
          <w:tcPr>
            <w:tcW w:w="1701" w:type="dxa"/>
            <w:tcBorders>
              <w:top w:val="nil"/>
              <w:left w:val="nil"/>
              <w:bottom w:val="single" w:sz="4" w:space="0" w:color="auto"/>
              <w:right w:val="single" w:sz="4" w:space="0" w:color="auto"/>
            </w:tcBorders>
            <w:noWrap/>
            <w:vAlign w:val="bottom"/>
            <w:hideMark/>
          </w:tcPr>
          <w:p w14:paraId="56A5A534"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BBFA88A" w14:textId="77777777" w:rsidR="00382306" w:rsidRDefault="00382306" w:rsidP="00382306">
            <w:pPr>
              <w:jc w:val="center"/>
            </w:pPr>
          </w:p>
          <w:p w14:paraId="72B17824" w14:textId="77777777" w:rsidR="00382306" w:rsidRDefault="00382306" w:rsidP="00382306">
            <w:pPr>
              <w:jc w:val="center"/>
            </w:pPr>
          </w:p>
          <w:p w14:paraId="1D5AFE42" w14:textId="77777777" w:rsidR="00382306" w:rsidRDefault="00382306" w:rsidP="00382306">
            <w:pPr>
              <w:jc w:val="center"/>
            </w:pPr>
          </w:p>
          <w:p w14:paraId="46D8E326" w14:textId="77777777" w:rsidR="00382306" w:rsidRDefault="00382306" w:rsidP="00382306">
            <w:pPr>
              <w:jc w:val="center"/>
            </w:pPr>
          </w:p>
          <w:p w14:paraId="098EF2FD" w14:textId="77777777" w:rsidR="00382306" w:rsidRDefault="00382306" w:rsidP="00382306">
            <w:pPr>
              <w:jc w:val="center"/>
            </w:pPr>
          </w:p>
          <w:p w14:paraId="4C0C80A4" w14:textId="77777777" w:rsidR="00382306" w:rsidRPr="00AA6F25" w:rsidRDefault="00382306" w:rsidP="00382306">
            <w:pPr>
              <w:jc w:val="center"/>
            </w:pPr>
            <w:r>
              <w:t>-</w:t>
            </w:r>
          </w:p>
        </w:tc>
      </w:tr>
      <w:tr w:rsidR="00382306" w:rsidRPr="00AA6F25" w14:paraId="354D6841" w14:textId="77777777" w:rsidTr="00382306">
        <w:trPr>
          <w:trHeight w:val="960"/>
        </w:trPr>
        <w:tc>
          <w:tcPr>
            <w:tcW w:w="709" w:type="dxa"/>
            <w:tcBorders>
              <w:top w:val="nil"/>
              <w:left w:val="single" w:sz="4" w:space="0" w:color="auto"/>
              <w:bottom w:val="single" w:sz="4" w:space="0" w:color="auto"/>
              <w:right w:val="single" w:sz="4" w:space="0" w:color="auto"/>
            </w:tcBorders>
            <w:vAlign w:val="bottom"/>
            <w:hideMark/>
          </w:tcPr>
          <w:p w14:paraId="78BAB671" w14:textId="77777777" w:rsidR="00382306" w:rsidRPr="00982CB4" w:rsidRDefault="00160E35" w:rsidP="00382306">
            <w:pPr>
              <w:rPr>
                <w:b/>
                <w:bCs/>
              </w:rPr>
            </w:pPr>
            <w:r>
              <w:rPr>
                <w:b/>
                <w:bCs/>
              </w:rPr>
              <w:t>19</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2DF60649" w14:textId="77777777" w:rsidR="00382306" w:rsidRPr="00982CB4" w:rsidRDefault="00382306" w:rsidP="00382306">
            <w:r w:rsidRPr="00982CB4">
              <w:t>DELTRON d.o.o.</w:t>
            </w:r>
            <w:r w:rsidRPr="00982CB4">
              <w:br/>
            </w:r>
            <w:proofErr w:type="spellStart"/>
            <w:r w:rsidRPr="00982CB4">
              <w:t>zast.po</w:t>
            </w:r>
            <w:proofErr w:type="spellEnd"/>
            <w:r w:rsidRPr="00982CB4">
              <w:t xml:space="preserve"> Miji </w:t>
            </w:r>
            <w:proofErr w:type="spellStart"/>
            <w:r w:rsidRPr="00982CB4">
              <w:t>Jeličiću,OIB</w:t>
            </w:r>
            <w:proofErr w:type="spellEnd"/>
            <w:r w:rsidRPr="00982CB4">
              <w:t>: 36118056137</w:t>
            </w:r>
          </w:p>
        </w:tc>
        <w:tc>
          <w:tcPr>
            <w:tcW w:w="1701" w:type="dxa"/>
            <w:tcBorders>
              <w:top w:val="nil"/>
              <w:left w:val="single" w:sz="4" w:space="0" w:color="auto"/>
              <w:bottom w:val="single" w:sz="4" w:space="0" w:color="auto"/>
              <w:right w:val="nil"/>
            </w:tcBorders>
            <w:noWrap/>
            <w:vAlign w:val="bottom"/>
            <w:hideMark/>
          </w:tcPr>
          <w:p w14:paraId="525BF476" w14:textId="77777777" w:rsidR="00382306" w:rsidRPr="00982CB4" w:rsidRDefault="00382306" w:rsidP="00382306">
            <w:pPr>
              <w:jc w:val="right"/>
            </w:pPr>
            <w:r w:rsidRPr="00982CB4">
              <w:t>197.633,55</w:t>
            </w:r>
          </w:p>
        </w:tc>
        <w:tc>
          <w:tcPr>
            <w:tcW w:w="1559" w:type="dxa"/>
            <w:tcBorders>
              <w:top w:val="nil"/>
              <w:left w:val="single" w:sz="4" w:space="0" w:color="auto"/>
              <w:bottom w:val="single" w:sz="4" w:space="0" w:color="auto"/>
              <w:right w:val="single" w:sz="4" w:space="0" w:color="auto"/>
            </w:tcBorders>
            <w:vAlign w:val="bottom"/>
            <w:hideMark/>
          </w:tcPr>
          <w:p w14:paraId="2CBE39D2" w14:textId="77777777" w:rsidR="00382306" w:rsidRPr="00982CB4" w:rsidRDefault="00382306" w:rsidP="00382306">
            <w:r w:rsidRPr="00982CB4">
              <w:t>dug po cesiji:</w:t>
            </w:r>
            <w:r w:rsidRPr="00982CB4">
              <w:br/>
              <w:t>gl.167.719,71 i</w:t>
            </w:r>
            <w:r w:rsidRPr="00982CB4">
              <w:br/>
              <w:t xml:space="preserve"> kta.29.913,84</w:t>
            </w:r>
          </w:p>
        </w:tc>
        <w:tc>
          <w:tcPr>
            <w:tcW w:w="1701" w:type="dxa"/>
            <w:tcBorders>
              <w:top w:val="nil"/>
              <w:left w:val="nil"/>
              <w:bottom w:val="single" w:sz="4" w:space="0" w:color="auto"/>
              <w:right w:val="single" w:sz="4" w:space="0" w:color="auto"/>
            </w:tcBorders>
            <w:noWrap/>
            <w:vAlign w:val="bottom"/>
            <w:hideMark/>
          </w:tcPr>
          <w:p w14:paraId="18BCF6CC" w14:textId="77777777" w:rsidR="00382306" w:rsidRPr="00982CB4" w:rsidRDefault="00382306" w:rsidP="00382306">
            <w:pPr>
              <w:jc w:val="right"/>
            </w:pPr>
            <w:r w:rsidRPr="00982CB4">
              <w:t>197.633,55</w:t>
            </w:r>
          </w:p>
        </w:tc>
        <w:tc>
          <w:tcPr>
            <w:tcW w:w="1701" w:type="dxa"/>
            <w:tcBorders>
              <w:top w:val="nil"/>
              <w:left w:val="nil"/>
              <w:bottom w:val="single" w:sz="4" w:space="0" w:color="auto"/>
              <w:right w:val="single" w:sz="4" w:space="0" w:color="auto"/>
            </w:tcBorders>
            <w:noWrap/>
            <w:vAlign w:val="bottom"/>
            <w:hideMark/>
          </w:tcPr>
          <w:p w14:paraId="2454AADB" w14:textId="77777777" w:rsidR="00382306" w:rsidRDefault="00382306" w:rsidP="00382306">
            <w:pPr>
              <w:jc w:val="center"/>
            </w:pPr>
          </w:p>
          <w:p w14:paraId="5F2B569E" w14:textId="77777777" w:rsidR="00382306" w:rsidRDefault="00382306" w:rsidP="00382306">
            <w:pPr>
              <w:jc w:val="center"/>
            </w:pPr>
          </w:p>
          <w:p w14:paraId="1CA6DB0B"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482E0133" w14:textId="77777777" w:rsidR="00382306" w:rsidRDefault="00382306" w:rsidP="00382306">
            <w:pPr>
              <w:jc w:val="center"/>
            </w:pPr>
          </w:p>
          <w:p w14:paraId="27F0D0F4" w14:textId="77777777" w:rsidR="00382306" w:rsidRDefault="00382306" w:rsidP="00382306">
            <w:pPr>
              <w:jc w:val="center"/>
            </w:pPr>
          </w:p>
          <w:p w14:paraId="5C8CE8CC" w14:textId="77777777" w:rsidR="00382306" w:rsidRDefault="00382306" w:rsidP="00382306">
            <w:pPr>
              <w:jc w:val="center"/>
            </w:pPr>
          </w:p>
          <w:p w14:paraId="24CBB0E1" w14:textId="77777777" w:rsidR="00382306" w:rsidRPr="00AA6F25" w:rsidRDefault="00382306" w:rsidP="00382306">
            <w:pPr>
              <w:jc w:val="center"/>
            </w:pPr>
            <w:r>
              <w:t>-</w:t>
            </w:r>
          </w:p>
        </w:tc>
      </w:tr>
      <w:tr w:rsidR="00382306" w:rsidRPr="00AA6F25" w14:paraId="6E15C958" w14:textId="77777777" w:rsidTr="00382306">
        <w:trPr>
          <w:trHeight w:val="1335"/>
        </w:trPr>
        <w:tc>
          <w:tcPr>
            <w:tcW w:w="709" w:type="dxa"/>
            <w:tcBorders>
              <w:top w:val="nil"/>
              <w:left w:val="single" w:sz="4" w:space="0" w:color="auto"/>
              <w:bottom w:val="single" w:sz="4" w:space="0" w:color="auto"/>
              <w:right w:val="single" w:sz="4" w:space="0" w:color="auto"/>
            </w:tcBorders>
            <w:vAlign w:val="bottom"/>
            <w:hideMark/>
          </w:tcPr>
          <w:p w14:paraId="75A54826" w14:textId="77777777" w:rsidR="00382306" w:rsidRPr="00982CB4" w:rsidRDefault="00160E35" w:rsidP="00382306">
            <w:pPr>
              <w:rPr>
                <w:b/>
                <w:bCs/>
              </w:rPr>
            </w:pPr>
            <w:r>
              <w:rPr>
                <w:b/>
                <w:bCs/>
              </w:rPr>
              <w:t>20</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60CDBF08" w14:textId="77777777" w:rsidR="00382306" w:rsidRPr="00982CB4" w:rsidRDefault="00382306" w:rsidP="00382306">
            <w:r w:rsidRPr="00982CB4">
              <w:t xml:space="preserve">KARMELO MILANOVIĆ, po </w:t>
            </w:r>
            <w:proofErr w:type="spellStart"/>
            <w:r w:rsidRPr="00982CB4">
              <w:t>odvj.Tihomir</w:t>
            </w:r>
            <w:proofErr w:type="spellEnd"/>
            <w:r w:rsidRPr="00982CB4">
              <w:t xml:space="preserve"> </w:t>
            </w:r>
            <w:proofErr w:type="spellStart"/>
            <w:r w:rsidRPr="00982CB4">
              <w:t>Luetić,OIB</w:t>
            </w:r>
            <w:proofErr w:type="spellEnd"/>
            <w:r w:rsidRPr="00982CB4">
              <w:t>: 92748188943</w:t>
            </w:r>
          </w:p>
        </w:tc>
        <w:tc>
          <w:tcPr>
            <w:tcW w:w="1701" w:type="dxa"/>
            <w:tcBorders>
              <w:top w:val="nil"/>
              <w:left w:val="single" w:sz="4" w:space="0" w:color="auto"/>
              <w:bottom w:val="single" w:sz="4" w:space="0" w:color="auto"/>
              <w:right w:val="nil"/>
            </w:tcBorders>
            <w:noWrap/>
            <w:vAlign w:val="bottom"/>
            <w:hideMark/>
          </w:tcPr>
          <w:p w14:paraId="50267F08" w14:textId="77777777" w:rsidR="00382306" w:rsidRPr="00982CB4" w:rsidRDefault="00382306" w:rsidP="00382306">
            <w:pPr>
              <w:jc w:val="right"/>
            </w:pPr>
            <w:r w:rsidRPr="00982CB4">
              <w:t>1.114.141,20</w:t>
            </w:r>
          </w:p>
        </w:tc>
        <w:tc>
          <w:tcPr>
            <w:tcW w:w="1559" w:type="dxa"/>
            <w:tcBorders>
              <w:top w:val="nil"/>
              <w:left w:val="single" w:sz="4" w:space="0" w:color="auto"/>
              <w:bottom w:val="single" w:sz="4" w:space="0" w:color="auto"/>
              <w:right w:val="single" w:sz="4" w:space="0" w:color="auto"/>
            </w:tcBorders>
            <w:vAlign w:val="bottom"/>
            <w:hideMark/>
          </w:tcPr>
          <w:p w14:paraId="6FE429AC" w14:textId="77777777" w:rsidR="00382306" w:rsidRPr="00982CB4" w:rsidRDefault="00382306" w:rsidP="00382306">
            <w:r w:rsidRPr="00982CB4">
              <w:t>Uplate po predugo.</w:t>
            </w:r>
            <w:r w:rsidRPr="00982CB4">
              <w:br/>
            </w:r>
            <w:proofErr w:type="spellStart"/>
            <w:r w:rsidRPr="00982CB4">
              <w:t>posl.prostor</w:t>
            </w:r>
            <w:proofErr w:type="spellEnd"/>
            <w:r w:rsidRPr="00982CB4">
              <w:t xml:space="preserve"> br. 01 pa 15 pa </w:t>
            </w:r>
            <w:r w:rsidRPr="00982CB4">
              <w:rPr>
                <w:b/>
                <w:bCs/>
              </w:rPr>
              <w:t>43</w:t>
            </w:r>
            <w:r w:rsidRPr="00982CB4">
              <w:t>. i kamate na uplate</w:t>
            </w:r>
          </w:p>
        </w:tc>
        <w:tc>
          <w:tcPr>
            <w:tcW w:w="1701" w:type="dxa"/>
            <w:tcBorders>
              <w:top w:val="nil"/>
              <w:left w:val="nil"/>
              <w:bottom w:val="single" w:sz="4" w:space="0" w:color="auto"/>
              <w:right w:val="single" w:sz="4" w:space="0" w:color="auto"/>
            </w:tcBorders>
            <w:vAlign w:val="bottom"/>
            <w:hideMark/>
          </w:tcPr>
          <w:p w14:paraId="1F1FAE89" w14:textId="77777777" w:rsidR="00382306" w:rsidRPr="00982CB4" w:rsidRDefault="00382306" w:rsidP="00382306">
            <w:pPr>
              <w:jc w:val="right"/>
            </w:pPr>
            <w:r w:rsidRPr="00982CB4">
              <w:t>1.114.141,20</w:t>
            </w:r>
          </w:p>
        </w:tc>
        <w:tc>
          <w:tcPr>
            <w:tcW w:w="1701" w:type="dxa"/>
            <w:tcBorders>
              <w:top w:val="nil"/>
              <w:left w:val="nil"/>
              <w:bottom w:val="single" w:sz="4" w:space="0" w:color="auto"/>
              <w:right w:val="single" w:sz="4" w:space="0" w:color="auto"/>
            </w:tcBorders>
            <w:noWrap/>
            <w:vAlign w:val="bottom"/>
            <w:hideMark/>
          </w:tcPr>
          <w:p w14:paraId="1D778BC6" w14:textId="77777777" w:rsidR="00382306" w:rsidRDefault="00382306" w:rsidP="00382306">
            <w:pPr>
              <w:jc w:val="center"/>
            </w:pPr>
          </w:p>
          <w:p w14:paraId="0E39E1C8"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5D9767A2" w14:textId="77777777" w:rsidR="00382306" w:rsidRDefault="00382306" w:rsidP="00382306">
            <w:pPr>
              <w:jc w:val="center"/>
            </w:pPr>
          </w:p>
          <w:p w14:paraId="146F919D" w14:textId="77777777" w:rsidR="00382306" w:rsidRDefault="00382306" w:rsidP="00382306">
            <w:pPr>
              <w:jc w:val="center"/>
            </w:pPr>
          </w:p>
          <w:p w14:paraId="1731ECC2" w14:textId="77777777" w:rsidR="00382306" w:rsidRDefault="00382306" w:rsidP="00382306">
            <w:pPr>
              <w:jc w:val="center"/>
            </w:pPr>
          </w:p>
          <w:p w14:paraId="71549535" w14:textId="77777777" w:rsidR="00382306" w:rsidRDefault="00382306" w:rsidP="00382306">
            <w:pPr>
              <w:jc w:val="center"/>
            </w:pPr>
          </w:p>
          <w:p w14:paraId="54ECFE13" w14:textId="77777777" w:rsidR="00382306" w:rsidRDefault="00382306" w:rsidP="00382306">
            <w:pPr>
              <w:jc w:val="center"/>
            </w:pPr>
          </w:p>
          <w:p w14:paraId="22DC076E" w14:textId="77777777" w:rsidR="00382306" w:rsidRPr="00AA6F25" w:rsidRDefault="00382306" w:rsidP="00382306">
            <w:pPr>
              <w:jc w:val="center"/>
            </w:pPr>
            <w:r>
              <w:t>-</w:t>
            </w:r>
          </w:p>
        </w:tc>
      </w:tr>
      <w:tr w:rsidR="00382306" w:rsidRPr="00AA6F25" w14:paraId="4E8B36FD" w14:textId="77777777" w:rsidTr="00160E35">
        <w:trPr>
          <w:trHeight w:val="3135"/>
        </w:trPr>
        <w:tc>
          <w:tcPr>
            <w:tcW w:w="709" w:type="dxa"/>
            <w:tcBorders>
              <w:top w:val="nil"/>
              <w:left w:val="single" w:sz="4" w:space="0" w:color="auto"/>
              <w:bottom w:val="single" w:sz="4" w:space="0" w:color="auto"/>
              <w:right w:val="single" w:sz="4" w:space="0" w:color="auto"/>
            </w:tcBorders>
            <w:vAlign w:val="bottom"/>
            <w:hideMark/>
          </w:tcPr>
          <w:p w14:paraId="54DA329F" w14:textId="77777777" w:rsidR="00382306" w:rsidRPr="00982CB4" w:rsidRDefault="00160E35" w:rsidP="00382306">
            <w:pPr>
              <w:rPr>
                <w:b/>
                <w:bCs/>
              </w:rPr>
            </w:pPr>
            <w:r>
              <w:rPr>
                <w:b/>
                <w:bCs/>
              </w:rPr>
              <w:t>21</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51D4EF21" w14:textId="77777777" w:rsidR="00382306" w:rsidRPr="00982CB4" w:rsidRDefault="00382306" w:rsidP="00382306">
            <w:r w:rsidRPr="00982CB4">
              <w:t>IVICA PRIMORAC</w:t>
            </w:r>
            <w:r w:rsidRPr="00982CB4">
              <w:br/>
            </w:r>
            <w:proofErr w:type="spellStart"/>
            <w:r w:rsidRPr="00982CB4">
              <w:t>zast.po</w:t>
            </w:r>
            <w:proofErr w:type="spellEnd"/>
            <w:r w:rsidRPr="00982CB4">
              <w:t xml:space="preserve"> </w:t>
            </w:r>
            <w:proofErr w:type="spellStart"/>
            <w:r w:rsidRPr="00982CB4">
              <w:t>odvj.Goran</w:t>
            </w:r>
            <w:proofErr w:type="spellEnd"/>
            <w:r w:rsidRPr="00982CB4">
              <w:t xml:space="preserve"> </w:t>
            </w:r>
            <w:proofErr w:type="spellStart"/>
            <w:r w:rsidRPr="00982CB4">
              <w:t>Katura,OIB</w:t>
            </w:r>
            <w:proofErr w:type="spellEnd"/>
            <w:r w:rsidRPr="00982CB4">
              <w:t>: 51321264863</w:t>
            </w:r>
          </w:p>
        </w:tc>
        <w:tc>
          <w:tcPr>
            <w:tcW w:w="1701" w:type="dxa"/>
            <w:tcBorders>
              <w:top w:val="nil"/>
              <w:left w:val="single" w:sz="4" w:space="0" w:color="auto"/>
              <w:bottom w:val="single" w:sz="4" w:space="0" w:color="auto"/>
              <w:right w:val="nil"/>
            </w:tcBorders>
            <w:noWrap/>
            <w:vAlign w:val="bottom"/>
            <w:hideMark/>
          </w:tcPr>
          <w:p w14:paraId="70E69802" w14:textId="77777777" w:rsidR="00382306" w:rsidRPr="00982CB4" w:rsidRDefault="00382306" w:rsidP="00382306">
            <w:pPr>
              <w:jc w:val="right"/>
            </w:pPr>
            <w:r w:rsidRPr="00982CB4">
              <w:t>2.415.090,17</w:t>
            </w:r>
          </w:p>
        </w:tc>
        <w:tc>
          <w:tcPr>
            <w:tcW w:w="1559" w:type="dxa"/>
            <w:tcBorders>
              <w:top w:val="nil"/>
              <w:left w:val="single" w:sz="4" w:space="0" w:color="auto"/>
              <w:bottom w:val="single" w:sz="4" w:space="0" w:color="auto"/>
              <w:right w:val="single" w:sz="4" w:space="0" w:color="auto"/>
            </w:tcBorders>
            <w:vAlign w:val="bottom"/>
            <w:hideMark/>
          </w:tcPr>
          <w:p w14:paraId="59626874" w14:textId="77777777" w:rsidR="00382306" w:rsidRPr="00982CB4" w:rsidRDefault="00382306" w:rsidP="00382306">
            <w:r w:rsidRPr="00982CB4">
              <w:t xml:space="preserve">1.Po </w:t>
            </w:r>
            <w:proofErr w:type="spellStart"/>
            <w:r w:rsidRPr="00982CB4">
              <w:t>prav.presudi</w:t>
            </w:r>
            <w:proofErr w:type="spellEnd"/>
            <w:r w:rsidRPr="00982CB4">
              <w:t xml:space="preserve"> Općinskog suda Split Pst756/11  iznos od 120.098,18, </w:t>
            </w:r>
            <w:proofErr w:type="spellStart"/>
            <w:r w:rsidRPr="00982CB4">
              <w:t>gl.i</w:t>
            </w:r>
            <w:proofErr w:type="spellEnd"/>
            <w:r w:rsidRPr="00982CB4">
              <w:t xml:space="preserve"> kamata; </w:t>
            </w:r>
            <w:r w:rsidRPr="00982CB4">
              <w:br/>
              <w:t xml:space="preserve">2. parnični trošak 63.949,07; 3. na ime </w:t>
            </w:r>
            <w:r w:rsidRPr="00982CB4">
              <w:lastRenderedPageBreak/>
              <w:t>umanjenja kup. cijene iznos od 326.320,22 ;</w:t>
            </w:r>
            <w:r w:rsidRPr="00982CB4">
              <w:br/>
              <w:t xml:space="preserve"> 4. povrat plaćene </w:t>
            </w:r>
            <w:proofErr w:type="spellStart"/>
            <w:r w:rsidRPr="00982CB4">
              <w:t>kup.cijene</w:t>
            </w:r>
            <w:proofErr w:type="spellEnd"/>
            <w:r w:rsidRPr="00982CB4">
              <w:t xml:space="preserve"> plus kamata do </w:t>
            </w:r>
            <w:proofErr w:type="spellStart"/>
            <w:r w:rsidRPr="00982CB4">
              <w:t>otvar.st.postupka</w:t>
            </w:r>
            <w:proofErr w:type="spellEnd"/>
            <w:r w:rsidRPr="00982CB4">
              <w:t xml:space="preserve"> u iznosu od 1.904.722,60 kao vlasnik stana traži naknadu štete jer ima upisanu hipoteku Banke u iznosu od 12.000.000EUR </w:t>
            </w:r>
          </w:p>
        </w:tc>
        <w:tc>
          <w:tcPr>
            <w:tcW w:w="1701" w:type="dxa"/>
            <w:tcBorders>
              <w:top w:val="nil"/>
              <w:left w:val="nil"/>
              <w:bottom w:val="single" w:sz="4" w:space="0" w:color="auto"/>
              <w:right w:val="single" w:sz="4" w:space="0" w:color="auto"/>
            </w:tcBorders>
            <w:vAlign w:val="bottom"/>
            <w:hideMark/>
          </w:tcPr>
          <w:p w14:paraId="2F4E215A" w14:textId="77777777" w:rsidR="00382306" w:rsidRPr="00982CB4" w:rsidRDefault="00382306" w:rsidP="00382306">
            <w:pPr>
              <w:jc w:val="right"/>
            </w:pPr>
            <w:r w:rsidRPr="00982CB4">
              <w:lastRenderedPageBreak/>
              <w:t>184.047,27</w:t>
            </w:r>
          </w:p>
        </w:tc>
        <w:tc>
          <w:tcPr>
            <w:tcW w:w="1701" w:type="dxa"/>
            <w:tcBorders>
              <w:top w:val="nil"/>
              <w:left w:val="nil"/>
              <w:bottom w:val="single" w:sz="4" w:space="0" w:color="auto"/>
              <w:right w:val="single" w:sz="4" w:space="0" w:color="auto"/>
            </w:tcBorders>
            <w:noWrap/>
            <w:vAlign w:val="bottom"/>
          </w:tcPr>
          <w:p w14:paraId="63625328" w14:textId="77777777" w:rsidR="00382306" w:rsidRPr="00AA6F25" w:rsidRDefault="00382306" w:rsidP="00382306"/>
        </w:tc>
        <w:tc>
          <w:tcPr>
            <w:tcW w:w="1276" w:type="dxa"/>
            <w:tcBorders>
              <w:top w:val="nil"/>
              <w:left w:val="nil"/>
              <w:bottom w:val="single" w:sz="4" w:space="0" w:color="auto"/>
              <w:right w:val="single" w:sz="4" w:space="0" w:color="auto"/>
            </w:tcBorders>
          </w:tcPr>
          <w:p w14:paraId="4E1D2116" w14:textId="77777777" w:rsidR="00382306" w:rsidRPr="00AA6F25" w:rsidRDefault="00382306" w:rsidP="00382306"/>
        </w:tc>
      </w:tr>
      <w:tr w:rsidR="00382306" w:rsidRPr="00AA6F25" w14:paraId="5917F568" w14:textId="77777777" w:rsidTr="00382306">
        <w:trPr>
          <w:trHeight w:val="1515"/>
        </w:trPr>
        <w:tc>
          <w:tcPr>
            <w:tcW w:w="709" w:type="dxa"/>
            <w:tcBorders>
              <w:top w:val="nil"/>
              <w:left w:val="single" w:sz="4" w:space="0" w:color="auto"/>
              <w:bottom w:val="single" w:sz="4" w:space="0" w:color="auto"/>
              <w:right w:val="single" w:sz="4" w:space="0" w:color="auto"/>
            </w:tcBorders>
            <w:vAlign w:val="bottom"/>
            <w:hideMark/>
          </w:tcPr>
          <w:p w14:paraId="4DC95443" w14:textId="77777777" w:rsidR="00382306" w:rsidRPr="00982CB4" w:rsidRDefault="00160E35" w:rsidP="00382306">
            <w:pPr>
              <w:rPr>
                <w:b/>
                <w:bCs/>
              </w:rPr>
            </w:pPr>
            <w:r>
              <w:rPr>
                <w:b/>
                <w:bCs/>
              </w:rPr>
              <w:t>22</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FB26BB3" w14:textId="77777777" w:rsidR="00382306" w:rsidRPr="00982CB4" w:rsidRDefault="00382306" w:rsidP="00382306">
            <w:r w:rsidRPr="00982CB4">
              <w:t>KOMJATE d.o.o.</w:t>
            </w:r>
            <w:r w:rsidRPr="00982CB4">
              <w:br/>
              <w:t xml:space="preserve">21212 Kaštel </w:t>
            </w:r>
            <w:proofErr w:type="spellStart"/>
            <w:r w:rsidRPr="00982CB4">
              <w:t>Sućurac,OIB</w:t>
            </w:r>
            <w:proofErr w:type="spellEnd"/>
            <w:r w:rsidRPr="00982CB4">
              <w:t>: 92009564551</w:t>
            </w:r>
          </w:p>
        </w:tc>
        <w:tc>
          <w:tcPr>
            <w:tcW w:w="1701" w:type="dxa"/>
            <w:tcBorders>
              <w:top w:val="nil"/>
              <w:left w:val="single" w:sz="4" w:space="0" w:color="auto"/>
              <w:bottom w:val="single" w:sz="4" w:space="0" w:color="auto"/>
              <w:right w:val="nil"/>
            </w:tcBorders>
            <w:noWrap/>
            <w:vAlign w:val="bottom"/>
            <w:hideMark/>
          </w:tcPr>
          <w:p w14:paraId="3ADA984E" w14:textId="77777777" w:rsidR="00382306" w:rsidRPr="00982CB4" w:rsidRDefault="00382306" w:rsidP="00382306">
            <w:pPr>
              <w:jc w:val="right"/>
            </w:pPr>
            <w:r w:rsidRPr="00982CB4">
              <w:t>1.018.261,44</w:t>
            </w:r>
          </w:p>
        </w:tc>
        <w:tc>
          <w:tcPr>
            <w:tcW w:w="1559" w:type="dxa"/>
            <w:tcBorders>
              <w:top w:val="nil"/>
              <w:left w:val="single" w:sz="4" w:space="0" w:color="auto"/>
              <w:bottom w:val="single" w:sz="4" w:space="0" w:color="auto"/>
              <w:right w:val="single" w:sz="4" w:space="0" w:color="auto"/>
            </w:tcBorders>
            <w:vAlign w:val="bottom"/>
            <w:hideMark/>
          </w:tcPr>
          <w:p w14:paraId="6F11BFDA" w14:textId="77777777" w:rsidR="00382306" w:rsidRPr="00982CB4" w:rsidRDefault="00382306" w:rsidP="00382306">
            <w:r w:rsidRPr="00982CB4">
              <w:t xml:space="preserve">za </w:t>
            </w:r>
            <w:proofErr w:type="spellStart"/>
            <w:r w:rsidRPr="00982CB4">
              <w:t>izvrš.radove</w:t>
            </w:r>
            <w:proofErr w:type="spellEnd"/>
            <w:r w:rsidRPr="00982CB4">
              <w:t xml:space="preserve"> po</w:t>
            </w:r>
            <w:r w:rsidRPr="00982CB4">
              <w:br/>
            </w:r>
            <w:proofErr w:type="spellStart"/>
            <w:r w:rsidRPr="00982CB4">
              <w:t>ovjer</w:t>
            </w:r>
            <w:proofErr w:type="spellEnd"/>
            <w:r w:rsidRPr="00982CB4">
              <w:t xml:space="preserve">. Situaciji </w:t>
            </w:r>
            <w:r w:rsidRPr="00982CB4">
              <w:br/>
              <w:t xml:space="preserve">br.05/2012 iznos </w:t>
            </w:r>
            <w:r w:rsidRPr="00982CB4">
              <w:br/>
              <w:t xml:space="preserve">303.260,62 i </w:t>
            </w:r>
            <w:proofErr w:type="spellStart"/>
            <w:r w:rsidRPr="00982CB4">
              <w:t>okonč</w:t>
            </w:r>
            <w:proofErr w:type="spellEnd"/>
            <w:r w:rsidRPr="00982CB4">
              <w:br/>
              <w:t>sit Br.3-KOM-1 na</w:t>
            </w:r>
            <w:r w:rsidRPr="00982CB4">
              <w:br/>
              <w:t>iznos od 452.165,01</w:t>
            </w:r>
          </w:p>
        </w:tc>
        <w:tc>
          <w:tcPr>
            <w:tcW w:w="1701" w:type="dxa"/>
            <w:tcBorders>
              <w:top w:val="nil"/>
              <w:left w:val="nil"/>
              <w:bottom w:val="single" w:sz="4" w:space="0" w:color="auto"/>
              <w:right w:val="single" w:sz="4" w:space="0" w:color="auto"/>
            </w:tcBorders>
            <w:noWrap/>
            <w:vAlign w:val="bottom"/>
            <w:hideMark/>
          </w:tcPr>
          <w:p w14:paraId="16F9EE08" w14:textId="77777777" w:rsidR="00382306" w:rsidRPr="00982CB4" w:rsidRDefault="00382306" w:rsidP="00382306">
            <w:pPr>
              <w:jc w:val="right"/>
            </w:pPr>
            <w:r w:rsidRPr="00982CB4">
              <w:t>1.018.261,44</w:t>
            </w:r>
          </w:p>
        </w:tc>
        <w:tc>
          <w:tcPr>
            <w:tcW w:w="1701" w:type="dxa"/>
            <w:tcBorders>
              <w:top w:val="nil"/>
              <w:left w:val="nil"/>
              <w:bottom w:val="single" w:sz="4" w:space="0" w:color="auto"/>
              <w:right w:val="single" w:sz="4" w:space="0" w:color="auto"/>
            </w:tcBorders>
            <w:noWrap/>
            <w:vAlign w:val="bottom"/>
            <w:hideMark/>
          </w:tcPr>
          <w:p w14:paraId="0D2D68AC"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2155811" w14:textId="77777777" w:rsidR="00382306" w:rsidRDefault="00382306" w:rsidP="00382306">
            <w:pPr>
              <w:jc w:val="center"/>
            </w:pPr>
          </w:p>
          <w:p w14:paraId="27E045E4" w14:textId="77777777" w:rsidR="00382306" w:rsidRDefault="00382306" w:rsidP="00382306">
            <w:pPr>
              <w:jc w:val="center"/>
            </w:pPr>
          </w:p>
          <w:p w14:paraId="61E5FAC4" w14:textId="77777777" w:rsidR="00382306" w:rsidRDefault="00382306" w:rsidP="00382306">
            <w:pPr>
              <w:jc w:val="center"/>
            </w:pPr>
          </w:p>
          <w:p w14:paraId="4ED22138" w14:textId="77777777" w:rsidR="00382306" w:rsidRDefault="00382306" w:rsidP="00382306">
            <w:pPr>
              <w:jc w:val="center"/>
            </w:pPr>
          </w:p>
          <w:p w14:paraId="6E515063" w14:textId="77777777" w:rsidR="00382306" w:rsidRDefault="00382306" w:rsidP="00382306">
            <w:pPr>
              <w:jc w:val="center"/>
            </w:pPr>
          </w:p>
          <w:p w14:paraId="4085C726" w14:textId="77777777" w:rsidR="00382306" w:rsidRDefault="00382306" w:rsidP="00382306">
            <w:pPr>
              <w:jc w:val="center"/>
            </w:pPr>
          </w:p>
          <w:p w14:paraId="6735C6E8" w14:textId="77777777" w:rsidR="00382306" w:rsidRDefault="00382306" w:rsidP="00382306">
            <w:pPr>
              <w:jc w:val="center"/>
            </w:pPr>
          </w:p>
          <w:p w14:paraId="151CA4C6" w14:textId="77777777" w:rsidR="00382306" w:rsidRDefault="00382306" w:rsidP="00382306">
            <w:pPr>
              <w:jc w:val="center"/>
            </w:pPr>
          </w:p>
          <w:p w14:paraId="06EA0864" w14:textId="77777777" w:rsidR="00382306" w:rsidRDefault="00382306" w:rsidP="00382306">
            <w:pPr>
              <w:jc w:val="center"/>
            </w:pPr>
          </w:p>
          <w:p w14:paraId="5B508A3E" w14:textId="77777777" w:rsidR="00382306" w:rsidRDefault="00382306" w:rsidP="00382306">
            <w:pPr>
              <w:jc w:val="center"/>
            </w:pPr>
          </w:p>
          <w:p w14:paraId="3BD442EB" w14:textId="77777777" w:rsidR="00382306" w:rsidRPr="00AA6F25" w:rsidRDefault="00382306" w:rsidP="00382306">
            <w:pPr>
              <w:jc w:val="center"/>
            </w:pPr>
            <w:r>
              <w:t>-</w:t>
            </w:r>
          </w:p>
        </w:tc>
      </w:tr>
      <w:tr w:rsidR="00382306" w:rsidRPr="00AA6F25" w14:paraId="23A320E5" w14:textId="77777777" w:rsidTr="00382306">
        <w:trPr>
          <w:trHeight w:val="930"/>
        </w:trPr>
        <w:tc>
          <w:tcPr>
            <w:tcW w:w="709" w:type="dxa"/>
            <w:tcBorders>
              <w:top w:val="nil"/>
              <w:left w:val="single" w:sz="4" w:space="0" w:color="auto"/>
              <w:bottom w:val="single" w:sz="4" w:space="0" w:color="auto"/>
              <w:right w:val="single" w:sz="4" w:space="0" w:color="auto"/>
            </w:tcBorders>
            <w:vAlign w:val="bottom"/>
            <w:hideMark/>
          </w:tcPr>
          <w:p w14:paraId="072E6DED" w14:textId="77777777" w:rsidR="00382306" w:rsidRPr="00982CB4" w:rsidRDefault="00160E35" w:rsidP="00382306">
            <w:pPr>
              <w:rPr>
                <w:b/>
                <w:bCs/>
              </w:rPr>
            </w:pPr>
            <w:r>
              <w:rPr>
                <w:b/>
                <w:bCs/>
              </w:rPr>
              <w:t>23</w:t>
            </w:r>
            <w:r w:rsidR="00382306" w:rsidRPr="00982CB4">
              <w:rPr>
                <w:b/>
                <w:bCs/>
              </w:rPr>
              <w:t>.a</w:t>
            </w:r>
          </w:p>
        </w:tc>
        <w:tc>
          <w:tcPr>
            <w:tcW w:w="2269" w:type="dxa"/>
            <w:tcBorders>
              <w:top w:val="nil"/>
              <w:left w:val="nil"/>
              <w:bottom w:val="single" w:sz="4" w:space="0" w:color="auto"/>
              <w:right w:val="single" w:sz="4" w:space="0" w:color="auto"/>
            </w:tcBorders>
            <w:vAlign w:val="bottom"/>
            <w:hideMark/>
          </w:tcPr>
          <w:p w14:paraId="1B3BDA18" w14:textId="77777777" w:rsidR="00382306" w:rsidRPr="00982CB4" w:rsidRDefault="00382306" w:rsidP="00382306">
            <w:r w:rsidRPr="00982CB4">
              <w:t>IVANKA MILARDOVIĆ</w:t>
            </w:r>
            <w:r w:rsidRPr="00982CB4">
              <w:br/>
              <w:t xml:space="preserve">po </w:t>
            </w:r>
            <w:proofErr w:type="spellStart"/>
            <w:r w:rsidRPr="00982CB4">
              <w:t>odvj.Stjepan</w:t>
            </w:r>
            <w:proofErr w:type="spellEnd"/>
            <w:r w:rsidRPr="00982CB4">
              <w:t xml:space="preserve"> </w:t>
            </w:r>
            <w:proofErr w:type="spellStart"/>
            <w:r w:rsidRPr="00982CB4">
              <w:t>Čaljkušić,OIB</w:t>
            </w:r>
            <w:proofErr w:type="spellEnd"/>
            <w:r w:rsidRPr="00982CB4">
              <w:t>: 78390018054</w:t>
            </w:r>
          </w:p>
        </w:tc>
        <w:tc>
          <w:tcPr>
            <w:tcW w:w="1701" w:type="dxa"/>
            <w:tcBorders>
              <w:top w:val="nil"/>
              <w:left w:val="single" w:sz="4" w:space="0" w:color="auto"/>
              <w:bottom w:val="single" w:sz="4" w:space="0" w:color="auto"/>
              <w:right w:val="nil"/>
            </w:tcBorders>
            <w:noWrap/>
            <w:vAlign w:val="bottom"/>
            <w:hideMark/>
          </w:tcPr>
          <w:p w14:paraId="622A78A6" w14:textId="77777777" w:rsidR="00382306" w:rsidRPr="00982CB4" w:rsidRDefault="00382306" w:rsidP="00382306">
            <w:pPr>
              <w:jc w:val="right"/>
            </w:pPr>
            <w:r w:rsidRPr="00982CB4">
              <w:t>114.000,00</w:t>
            </w:r>
          </w:p>
        </w:tc>
        <w:tc>
          <w:tcPr>
            <w:tcW w:w="1559" w:type="dxa"/>
            <w:tcBorders>
              <w:top w:val="nil"/>
              <w:left w:val="single" w:sz="4" w:space="0" w:color="auto"/>
              <w:bottom w:val="single" w:sz="4" w:space="0" w:color="auto"/>
              <w:right w:val="single" w:sz="4" w:space="0" w:color="auto"/>
            </w:tcBorders>
            <w:vAlign w:val="bottom"/>
            <w:hideMark/>
          </w:tcPr>
          <w:p w14:paraId="12635F69" w14:textId="77777777" w:rsidR="00382306" w:rsidRPr="00982CB4" w:rsidRDefault="00382306" w:rsidP="00382306">
            <w:r w:rsidRPr="00982CB4">
              <w:t xml:space="preserve">za više </w:t>
            </w:r>
            <w:proofErr w:type="spellStart"/>
            <w:r w:rsidRPr="00982CB4">
              <w:t>plaćeno,stan</w:t>
            </w:r>
            <w:proofErr w:type="spellEnd"/>
            <w:r w:rsidRPr="00982CB4">
              <w:t xml:space="preserve"> srušen i zamjena za manji i to br.12+ </w:t>
            </w:r>
            <w:proofErr w:type="spellStart"/>
            <w:r w:rsidRPr="00982CB4">
              <w:t>pp</w:t>
            </w:r>
            <w:proofErr w:type="spellEnd"/>
            <w:r w:rsidRPr="00982CB4">
              <w:t xml:space="preserve"> br54;</w:t>
            </w:r>
          </w:p>
        </w:tc>
        <w:tc>
          <w:tcPr>
            <w:tcW w:w="1701" w:type="dxa"/>
            <w:tcBorders>
              <w:top w:val="nil"/>
              <w:left w:val="nil"/>
              <w:bottom w:val="single" w:sz="4" w:space="0" w:color="auto"/>
              <w:right w:val="single" w:sz="4" w:space="0" w:color="auto"/>
            </w:tcBorders>
            <w:noWrap/>
            <w:vAlign w:val="bottom"/>
            <w:hideMark/>
          </w:tcPr>
          <w:p w14:paraId="094FF03A" w14:textId="77777777" w:rsidR="00382306" w:rsidRPr="00982CB4" w:rsidRDefault="00382306" w:rsidP="00382306">
            <w:pPr>
              <w:jc w:val="right"/>
            </w:pPr>
            <w:r w:rsidRPr="00982CB4">
              <w:t>114.000,00</w:t>
            </w:r>
          </w:p>
        </w:tc>
        <w:tc>
          <w:tcPr>
            <w:tcW w:w="1701" w:type="dxa"/>
            <w:tcBorders>
              <w:top w:val="nil"/>
              <w:left w:val="nil"/>
              <w:bottom w:val="single" w:sz="4" w:space="0" w:color="auto"/>
              <w:right w:val="single" w:sz="4" w:space="0" w:color="auto"/>
            </w:tcBorders>
            <w:noWrap/>
            <w:vAlign w:val="bottom"/>
            <w:hideMark/>
          </w:tcPr>
          <w:p w14:paraId="5ABF9392" w14:textId="77777777" w:rsidR="00382306" w:rsidRDefault="00382306" w:rsidP="00382306">
            <w:pPr>
              <w:jc w:val="center"/>
            </w:pPr>
          </w:p>
          <w:p w14:paraId="028D3237"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7DCC2A37" w14:textId="77777777" w:rsidR="00382306" w:rsidRDefault="00382306" w:rsidP="00382306">
            <w:pPr>
              <w:jc w:val="center"/>
            </w:pPr>
          </w:p>
          <w:p w14:paraId="1C7C6FB4" w14:textId="77777777" w:rsidR="00382306" w:rsidRDefault="00382306" w:rsidP="00382306">
            <w:pPr>
              <w:jc w:val="center"/>
            </w:pPr>
          </w:p>
          <w:p w14:paraId="6CD61033" w14:textId="77777777" w:rsidR="00382306" w:rsidRDefault="00382306" w:rsidP="00382306">
            <w:pPr>
              <w:jc w:val="center"/>
            </w:pPr>
          </w:p>
          <w:p w14:paraId="6B385D20" w14:textId="77777777" w:rsidR="00382306" w:rsidRDefault="00382306" w:rsidP="00382306">
            <w:pPr>
              <w:jc w:val="center"/>
            </w:pPr>
          </w:p>
          <w:p w14:paraId="6C598457" w14:textId="77777777" w:rsidR="00382306" w:rsidRDefault="00382306" w:rsidP="00382306">
            <w:pPr>
              <w:jc w:val="center"/>
            </w:pPr>
          </w:p>
          <w:p w14:paraId="4136F737" w14:textId="77777777" w:rsidR="00382306" w:rsidRDefault="00382306" w:rsidP="00382306">
            <w:pPr>
              <w:jc w:val="center"/>
            </w:pPr>
          </w:p>
          <w:p w14:paraId="74B6CB53" w14:textId="77777777" w:rsidR="00382306" w:rsidRPr="00AA6F25" w:rsidRDefault="00382306" w:rsidP="00382306">
            <w:pPr>
              <w:jc w:val="center"/>
            </w:pPr>
            <w:r>
              <w:t>-</w:t>
            </w:r>
          </w:p>
        </w:tc>
      </w:tr>
      <w:tr w:rsidR="00382306" w:rsidRPr="00AA6F25" w14:paraId="4C273755" w14:textId="77777777" w:rsidTr="00382306">
        <w:trPr>
          <w:trHeight w:val="930"/>
        </w:trPr>
        <w:tc>
          <w:tcPr>
            <w:tcW w:w="709" w:type="dxa"/>
            <w:tcBorders>
              <w:top w:val="nil"/>
              <w:left w:val="single" w:sz="4" w:space="0" w:color="auto"/>
              <w:bottom w:val="single" w:sz="4" w:space="0" w:color="auto"/>
              <w:right w:val="single" w:sz="4" w:space="0" w:color="auto"/>
            </w:tcBorders>
            <w:vAlign w:val="bottom"/>
            <w:hideMark/>
          </w:tcPr>
          <w:p w14:paraId="4431C0D7" w14:textId="77777777" w:rsidR="00382306" w:rsidRPr="00982CB4" w:rsidRDefault="00160E35" w:rsidP="00382306">
            <w:pPr>
              <w:rPr>
                <w:b/>
                <w:bCs/>
              </w:rPr>
            </w:pPr>
            <w:r>
              <w:rPr>
                <w:b/>
                <w:bCs/>
              </w:rPr>
              <w:t>23</w:t>
            </w:r>
            <w:r w:rsidR="00382306" w:rsidRPr="00982CB4">
              <w:rPr>
                <w:b/>
                <w:bCs/>
              </w:rPr>
              <w:t>.b</w:t>
            </w:r>
          </w:p>
        </w:tc>
        <w:tc>
          <w:tcPr>
            <w:tcW w:w="2269" w:type="dxa"/>
            <w:tcBorders>
              <w:top w:val="nil"/>
              <w:left w:val="nil"/>
              <w:bottom w:val="single" w:sz="4" w:space="0" w:color="auto"/>
              <w:right w:val="single" w:sz="4" w:space="0" w:color="auto"/>
            </w:tcBorders>
            <w:vAlign w:val="bottom"/>
            <w:hideMark/>
          </w:tcPr>
          <w:p w14:paraId="43BFD52B" w14:textId="77777777" w:rsidR="00382306" w:rsidRPr="00982CB4" w:rsidRDefault="00382306" w:rsidP="00382306">
            <w:r w:rsidRPr="00982CB4">
              <w:t>VINKO MILARDOVIĆ</w:t>
            </w:r>
            <w:r w:rsidRPr="00982CB4">
              <w:br/>
              <w:t xml:space="preserve">po </w:t>
            </w:r>
            <w:proofErr w:type="spellStart"/>
            <w:r w:rsidRPr="00982CB4">
              <w:t>odvj.Stjepan</w:t>
            </w:r>
            <w:proofErr w:type="spellEnd"/>
            <w:r w:rsidRPr="00982CB4">
              <w:t xml:space="preserve"> </w:t>
            </w:r>
            <w:proofErr w:type="spellStart"/>
            <w:r w:rsidRPr="00982CB4">
              <w:t>Čaljkušić,OIB</w:t>
            </w:r>
            <w:proofErr w:type="spellEnd"/>
            <w:r w:rsidRPr="00982CB4">
              <w:t>: 19033636946</w:t>
            </w:r>
          </w:p>
        </w:tc>
        <w:tc>
          <w:tcPr>
            <w:tcW w:w="1701" w:type="dxa"/>
            <w:tcBorders>
              <w:top w:val="nil"/>
              <w:left w:val="single" w:sz="4" w:space="0" w:color="auto"/>
              <w:bottom w:val="single" w:sz="4" w:space="0" w:color="auto"/>
              <w:right w:val="nil"/>
            </w:tcBorders>
            <w:noWrap/>
            <w:vAlign w:val="bottom"/>
            <w:hideMark/>
          </w:tcPr>
          <w:p w14:paraId="31619D07" w14:textId="77777777" w:rsidR="00382306" w:rsidRPr="00982CB4" w:rsidRDefault="00382306" w:rsidP="00382306">
            <w:pPr>
              <w:jc w:val="right"/>
            </w:pPr>
            <w:r w:rsidRPr="00982CB4">
              <w:t>114.000,00</w:t>
            </w:r>
          </w:p>
        </w:tc>
        <w:tc>
          <w:tcPr>
            <w:tcW w:w="1559" w:type="dxa"/>
            <w:tcBorders>
              <w:top w:val="nil"/>
              <w:left w:val="single" w:sz="4" w:space="0" w:color="auto"/>
              <w:bottom w:val="single" w:sz="4" w:space="0" w:color="auto"/>
              <w:right w:val="single" w:sz="4" w:space="0" w:color="auto"/>
            </w:tcBorders>
            <w:vAlign w:val="bottom"/>
            <w:hideMark/>
          </w:tcPr>
          <w:p w14:paraId="08D1D72F" w14:textId="77777777" w:rsidR="00382306" w:rsidRPr="00982CB4" w:rsidRDefault="00382306" w:rsidP="00382306">
            <w:r w:rsidRPr="00982CB4">
              <w:t xml:space="preserve">za više </w:t>
            </w:r>
            <w:proofErr w:type="spellStart"/>
            <w:r w:rsidRPr="00982CB4">
              <w:t>plaćeno,stan</w:t>
            </w:r>
            <w:proofErr w:type="spellEnd"/>
            <w:r w:rsidRPr="00982CB4">
              <w:t xml:space="preserve"> srušen i zamjena za manji i to br.12+ </w:t>
            </w:r>
            <w:proofErr w:type="spellStart"/>
            <w:r w:rsidRPr="00982CB4">
              <w:t>pp</w:t>
            </w:r>
            <w:proofErr w:type="spellEnd"/>
            <w:r w:rsidRPr="00982CB4">
              <w:t xml:space="preserve"> br54;</w:t>
            </w:r>
          </w:p>
        </w:tc>
        <w:tc>
          <w:tcPr>
            <w:tcW w:w="1701" w:type="dxa"/>
            <w:tcBorders>
              <w:top w:val="nil"/>
              <w:left w:val="nil"/>
              <w:bottom w:val="single" w:sz="4" w:space="0" w:color="auto"/>
              <w:right w:val="single" w:sz="4" w:space="0" w:color="auto"/>
            </w:tcBorders>
            <w:noWrap/>
            <w:vAlign w:val="bottom"/>
            <w:hideMark/>
          </w:tcPr>
          <w:p w14:paraId="7538DE0B" w14:textId="77777777" w:rsidR="00382306" w:rsidRPr="00982CB4" w:rsidRDefault="00382306" w:rsidP="00382306">
            <w:pPr>
              <w:jc w:val="right"/>
            </w:pPr>
            <w:r w:rsidRPr="00982CB4">
              <w:t>114.000,00</w:t>
            </w:r>
          </w:p>
        </w:tc>
        <w:tc>
          <w:tcPr>
            <w:tcW w:w="1701" w:type="dxa"/>
            <w:tcBorders>
              <w:top w:val="nil"/>
              <w:left w:val="nil"/>
              <w:bottom w:val="single" w:sz="4" w:space="0" w:color="auto"/>
              <w:right w:val="single" w:sz="4" w:space="0" w:color="auto"/>
            </w:tcBorders>
            <w:noWrap/>
            <w:vAlign w:val="bottom"/>
            <w:hideMark/>
          </w:tcPr>
          <w:p w14:paraId="21AB4023"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41C8472C" w14:textId="77777777" w:rsidR="00382306" w:rsidRDefault="00382306" w:rsidP="00382306">
            <w:pPr>
              <w:jc w:val="center"/>
            </w:pPr>
          </w:p>
          <w:p w14:paraId="3B5F2F43" w14:textId="77777777" w:rsidR="00382306" w:rsidRDefault="00382306" w:rsidP="00382306">
            <w:pPr>
              <w:jc w:val="center"/>
            </w:pPr>
          </w:p>
          <w:p w14:paraId="4DA4F3BB" w14:textId="77777777" w:rsidR="00382306" w:rsidRPr="00AA6F25" w:rsidRDefault="00382306" w:rsidP="00382306">
            <w:pPr>
              <w:jc w:val="center"/>
            </w:pPr>
            <w:r>
              <w:t>-</w:t>
            </w:r>
          </w:p>
        </w:tc>
      </w:tr>
      <w:tr w:rsidR="00382306" w:rsidRPr="00AA6F25" w14:paraId="58699844" w14:textId="77777777" w:rsidTr="00160E35">
        <w:trPr>
          <w:trHeight w:val="5670"/>
        </w:trPr>
        <w:tc>
          <w:tcPr>
            <w:tcW w:w="709" w:type="dxa"/>
            <w:tcBorders>
              <w:top w:val="nil"/>
              <w:left w:val="single" w:sz="4" w:space="0" w:color="auto"/>
              <w:bottom w:val="single" w:sz="4" w:space="0" w:color="auto"/>
              <w:right w:val="single" w:sz="4" w:space="0" w:color="auto"/>
            </w:tcBorders>
            <w:vAlign w:val="bottom"/>
            <w:hideMark/>
          </w:tcPr>
          <w:p w14:paraId="17828F06" w14:textId="77777777" w:rsidR="00382306" w:rsidRPr="00982CB4" w:rsidRDefault="00160E35" w:rsidP="00382306">
            <w:pPr>
              <w:rPr>
                <w:b/>
                <w:bCs/>
              </w:rPr>
            </w:pPr>
            <w:r>
              <w:rPr>
                <w:b/>
                <w:bCs/>
              </w:rPr>
              <w:lastRenderedPageBreak/>
              <w:t>24</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06B5962D" w14:textId="77777777" w:rsidR="00382306" w:rsidRPr="00982CB4" w:rsidRDefault="00382306" w:rsidP="00382306">
            <w:r w:rsidRPr="00982CB4">
              <w:t xml:space="preserve">VICTA d.o.o., zastupan po </w:t>
            </w:r>
            <w:proofErr w:type="spellStart"/>
            <w:r w:rsidRPr="00982CB4">
              <w:t>odvj.Jeri</w:t>
            </w:r>
            <w:proofErr w:type="spellEnd"/>
            <w:r w:rsidRPr="00982CB4">
              <w:t xml:space="preserve"> </w:t>
            </w:r>
            <w:proofErr w:type="spellStart"/>
            <w:r w:rsidRPr="00982CB4">
              <w:t>Matiću,OIB</w:t>
            </w:r>
            <w:proofErr w:type="spellEnd"/>
            <w:r w:rsidRPr="00982CB4">
              <w:t xml:space="preserve">: 63467075102 </w:t>
            </w:r>
          </w:p>
        </w:tc>
        <w:tc>
          <w:tcPr>
            <w:tcW w:w="1701" w:type="dxa"/>
            <w:tcBorders>
              <w:top w:val="nil"/>
              <w:left w:val="single" w:sz="4" w:space="0" w:color="auto"/>
              <w:bottom w:val="single" w:sz="4" w:space="0" w:color="auto"/>
              <w:right w:val="nil"/>
            </w:tcBorders>
            <w:noWrap/>
            <w:vAlign w:val="bottom"/>
            <w:hideMark/>
          </w:tcPr>
          <w:p w14:paraId="7F4EEA46" w14:textId="77777777" w:rsidR="00382306" w:rsidRPr="00982CB4" w:rsidRDefault="00382306" w:rsidP="00382306">
            <w:pPr>
              <w:jc w:val="right"/>
            </w:pPr>
            <w:r w:rsidRPr="00982CB4">
              <w:t>56.272.300,80</w:t>
            </w:r>
          </w:p>
        </w:tc>
        <w:tc>
          <w:tcPr>
            <w:tcW w:w="1559" w:type="dxa"/>
            <w:tcBorders>
              <w:top w:val="nil"/>
              <w:left w:val="single" w:sz="4" w:space="0" w:color="auto"/>
              <w:bottom w:val="single" w:sz="4" w:space="0" w:color="auto"/>
              <w:right w:val="single" w:sz="4" w:space="0" w:color="auto"/>
            </w:tcBorders>
            <w:vAlign w:val="bottom"/>
            <w:hideMark/>
          </w:tcPr>
          <w:p w14:paraId="117E8CE6" w14:textId="77777777" w:rsidR="00382306" w:rsidRPr="00982CB4" w:rsidRDefault="00382306" w:rsidP="0042674C">
            <w:pPr>
              <w:spacing w:after="240"/>
            </w:pPr>
            <w:r w:rsidRPr="00982CB4">
              <w:t>II. po parnici P-950/12 kojom traži izdavanje tabularne isprave 16.914.176,84; naknada štete 1.721.981,18 i Ugovorna kazna 2.547.660,27kn ( vodi spor P-950/12);</w:t>
            </w:r>
            <w:r w:rsidRPr="00982CB4">
              <w:rPr>
                <w:b/>
                <w:bCs/>
              </w:rPr>
              <w:br/>
              <w:t>III.</w:t>
            </w:r>
            <w:r w:rsidRPr="00982CB4">
              <w:t xml:space="preserve"> S osnova kratkoročne pozajmice 2.267.868,92 i tužba za naknadu štete 9.125.300,30;</w:t>
            </w:r>
            <w:r w:rsidRPr="00982CB4">
              <w:br/>
            </w:r>
            <w:r w:rsidRPr="00982CB4">
              <w:rPr>
                <w:b/>
                <w:bCs/>
              </w:rPr>
              <w:t>IV.</w:t>
            </w:r>
            <w:r w:rsidRPr="00982CB4">
              <w:t xml:space="preserve"> predvidivo da neće biti namiren iz </w:t>
            </w:r>
            <w:proofErr w:type="spellStart"/>
            <w:r w:rsidRPr="00982CB4">
              <w:t>razlučnog</w:t>
            </w:r>
            <w:proofErr w:type="spellEnd"/>
            <w:r w:rsidRPr="00982CB4">
              <w:t xml:space="preserve"> prava 17.459.569,45; </w:t>
            </w:r>
            <w:r w:rsidRPr="00982CB4">
              <w:br/>
            </w:r>
            <w:r w:rsidRPr="00982CB4">
              <w:rPr>
                <w:b/>
                <w:bCs/>
              </w:rPr>
              <w:t>V.</w:t>
            </w:r>
            <w:r w:rsidRPr="00982CB4">
              <w:t xml:space="preserve"> temeljem </w:t>
            </w:r>
            <w:proofErr w:type="spellStart"/>
            <w:r w:rsidRPr="00982CB4">
              <w:t>Ug</w:t>
            </w:r>
            <w:proofErr w:type="spellEnd"/>
            <w:r w:rsidRPr="00982CB4">
              <w:t xml:space="preserve"> o zajmu, parnica, P-522/2013.da neće biti namiren iz </w:t>
            </w:r>
            <w:proofErr w:type="spellStart"/>
            <w:r w:rsidRPr="00982CB4">
              <w:t>raz.prava</w:t>
            </w:r>
            <w:proofErr w:type="spellEnd"/>
            <w:r w:rsidRPr="00982CB4">
              <w:t xml:space="preserve"> za 2,603.243,64;</w:t>
            </w:r>
            <w:r w:rsidRPr="00982CB4">
              <w:br/>
            </w:r>
          </w:p>
        </w:tc>
        <w:tc>
          <w:tcPr>
            <w:tcW w:w="1701" w:type="dxa"/>
            <w:tcBorders>
              <w:top w:val="nil"/>
              <w:left w:val="nil"/>
              <w:bottom w:val="single" w:sz="4" w:space="0" w:color="auto"/>
              <w:right w:val="single" w:sz="4" w:space="0" w:color="auto"/>
            </w:tcBorders>
            <w:noWrap/>
            <w:vAlign w:val="bottom"/>
            <w:hideMark/>
          </w:tcPr>
          <w:p w14:paraId="3EF004A2" w14:textId="77777777" w:rsidR="00382306" w:rsidRPr="00982CB4" w:rsidRDefault="00CF5277" w:rsidP="00410233">
            <w:pPr>
              <w:jc w:val="right"/>
            </w:pPr>
            <w:r>
              <w:t>8</w:t>
            </w:r>
            <w:r w:rsidR="00382306">
              <w:t>.</w:t>
            </w:r>
            <w:r>
              <w:t>862</w:t>
            </w:r>
            <w:r w:rsidR="00382306">
              <w:t>.</w:t>
            </w:r>
            <w:r w:rsidR="00410233">
              <w:t>5</w:t>
            </w:r>
            <w:r>
              <w:t>13</w:t>
            </w:r>
            <w:r w:rsidR="00382306">
              <w:t>,35</w:t>
            </w:r>
          </w:p>
        </w:tc>
        <w:tc>
          <w:tcPr>
            <w:tcW w:w="1701" w:type="dxa"/>
            <w:tcBorders>
              <w:top w:val="nil"/>
              <w:left w:val="nil"/>
              <w:bottom w:val="single" w:sz="4" w:space="0" w:color="auto"/>
              <w:right w:val="single" w:sz="4" w:space="0" w:color="auto"/>
            </w:tcBorders>
            <w:noWrap/>
            <w:vAlign w:val="bottom"/>
          </w:tcPr>
          <w:p w14:paraId="18EE93B8" w14:textId="77777777" w:rsidR="00382306" w:rsidRPr="00AA6F25" w:rsidRDefault="00382306" w:rsidP="00382306"/>
        </w:tc>
        <w:tc>
          <w:tcPr>
            <w:tcW w:w="1276" w:type="dxa"/>
            <w:tcBorders>
              <w:top w:val="nil"/>
              <w:left w:val="nil"/>
              <w:bottom w:val="single" w:sz="4" w:space="0" w:color="auto"/>
              <w:right w:val="single" w:sz="4" w:space="0" w:color="auto"/>
            </w:tcBorders>
          </w:tcPr>
          <w:p w14:paraId="13A5BDA8" w14:textId="77777777" w:rsidR="00382306" w:rsidRPr="00AA6F25" w:rsidRDefault="00382306" w:rsidP="00382306"/>
        </w:tc>
      </w:tr>
      <w:tr w:rsidR="00382306" w:rsidRPr="00AA6F25" w14:paraId="4B44DAD2" w14:textId="77777777" w:rsidTr="00382306">
        <w:trPr>
          <w:trHeight w:val="1155"/>
        </w:trPr>
        <w:tc>
          <w:tcPr>
            <w:tcW w:w="709" w:type="dxa"/>
            <w:tcBorders>
              <w:top w:val="nil"/>
              <w:left w:val="single" w:sz="4" w:space="0" w:color="auto"/>
              <w:bottom w:val="single" w:sz="4" w:space="0" w:color="auto"/>
              <w:right w:val="single" w:sz="4" w:space="0" w:color="auto"/>
            </w:tcBorders>
            <w:vAlign w:val="bottom"/>
            <w:hideMark/>
          </w:tcPr>
          <w:p w14:paraId="6603586B" w14:textId="77777777" w:rsidR="00382306" w:rsidRPr="00982CB4" w:rsidRDefault="00160E35" w:rsidP="00382306">
            <w:pPr>
              <w:rPr>
                <w:b/>
                <w:bCs/>
              </w:rPr>
            </w:pPr>
            <w:r>
              <w:rPr>
                <w:b/>
                <w:bCs/>
              </w:rPr>
              <w:t>25</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2963FA68" w14:textId="77777777" w:rsidR="00382306" w:rsidRPr="00982CB4" w:rsidRDefault="00382306" w:rsidP="00382306">
            <w:r w:rsidRPr="00982CB4">
              <w:t>URED OVLAŠTENOG ARHITEKTA-LOVRE PETROVIĆ,OIB: 13236742306</w:t>
            </w:r>
          </w:p>
        </w:tc>
        <w:tc>
          <w:tcPr>
            <w:tcW w:w="1701" w:type="dxa"/>
            <w:tcBorders>
              <w:top w:val="nil"/>
              <w:left w:val="single" w:sz="4" w:space="0" w:color="auto"/>
              <w:bottom w:val="single" w:sz="4" w:space="0" w:color="auto"/>
              <w:right w:val="nil"/>
            </w:tcBorders>
            <w:noWrap/>
            <w:vAlign w:val="bottom"/>
            <w:hideMark/>
          </w:tcPr>
          <w:p w14:paraId="7B8A3315" w14:textId="77777777" w:rsidR="00382306" w:rsidRPr="00982CB4" w:rsidRDefault="00382306" w:rsidP="00382306">
            <w:pPr>
              <w:jc w:val="right"/>
            </w:pPr>
            <w:r w:rsidRPr="00982CB4">
              <w:t>204.227,10</w:t>
            </w:r>
          </w:p>
        </w:tc>
        <w:tc>
          <w:tcPr>
            <w:tcW w:w="1559" w:type="dxa"/>
            <w:tcBorders>
              <w:top w:val="nil"/>
              <w:left w:val="single" w:sz="4" w:space="0" w:color="auto"/>
              <w:bottom w:val="single" w:sz="4" w:space="0" w:color="auto"/>
              <w:right w:val="single" w:sz="4" w:space="0" w:color="auto"/>
            </w:tcBorders>
            <w:vAlign w:val="bottom"/>
            <w:hideMark/>
          </w:tcPr>
          <w:p w14:paraId="7FD69B85" w14:textId="77777777" w:rsidR="00382306" w:rsidRPr="00982CB4" w:rsidRDefault="00382306" w:rsidP="00382306">
            <w:r w:rsidRPr="00982CB4">
              <w:t>temeljem pozajmice</w:t>
            </w:r>
            <w:r w:rsidRPr="00982CB4">
              <w:br/>
              <w:t xml:space="preserve">biroa  u iznosu od 100.000,00 i </w:t>
            </w:r>
            <w:proofErr w:type="spellStart"/>
            <w:r w:rsidRPr="00982CB4">
              <w:t>kta</w:t>
            </w:r>
            <w:proofErr w:type="spellEnd"/>
            <w:r w:rsidRPr="00982CB4">
              <w:t xml:space="preserve"> 8.967,24 te osobne pozajmice u iznosu od 95.259,86 </w:t>
            </w:r>
          </w:p>
        </w:tc>
        <w:tc>
          <w:tcPr>
            <w:tcW w:w="1701" w:type="dxa"/>
            <w:tcBorders>
              <w:top w:val="nil"/>
              <w:left w:val="nil"/>
              <w:bottom w:val="single" w:sz="4" w:space="0" w:color="auto"/>
              <w:right w:val="single" w:sz="4" w:space="0" w:color="auto"/>
            </w:tcBorders>
            <w:noWrap/>
            <w:vAlign w:val="bottom"/>
            <w:hideMark/>
          </w:tcPr>
          <w:p w14:paraId="671936EC" w14:textId="77777777" w:rsidR="00382306" w:rsidRPr="00982CB4" w:rsidRDefault="00382306" w:rsidP="00382306">
            <w:pPr>
              <w:jc w:val="right"/>
            </w:pPr>
            <w:r w:rsidRPr="00982CB4">
              <w:t>204.227,10</w:t>
            </w:r>
          </w:p>
        </w:tc>
        <w:tc>
          <w:tcPr>
            <w:tcW w:w="1701" w:type="dxa"/>
            <w:tcBorders>
              <w:top w:val="nil"/>
              <w:left w:val="nil"/>
              <w:bottom w:val="single" w:sz="4" w:space="0" w:color="auto"/>
              <w:right w:val="single" w:sz="4" w:space="0" w:color="auto"/>
            </w:tcBorders>
            <w:noWrap/>
            <w:vAlign w:val="bottom"/>
            <w:hideMark/>
          </w:tcPr>
          <w:p w14:paraId="4D5CF472"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021A84CC" w14:textId="77777777" w:rsidR="00382306" w:rsidRDefault="00382306" w:rsidP="00382306">
            <w:pPr>
              <w:jc w:val="center"/>
            </w:pPr>
          </w:p>
          <w:p w14:paraId="4E652F3F" w14:textId="77777777" w:rsidR="00382306" w:rsidRDefault="00382306" w:rsidP="00382306">
            <w:pPr>
              <w:jc w:val="center"/>
            </w:pPr>
          </w:p>
          <w:p w14:paraId="1AD25304" w14:textId="77777777" w:rsidR="00382306" w:rsidRDefault="00382306" w:rsidP="00382306">
            <w:pPr>
              <w:jc w:val="center"/>
            </w:pPr>
          </w:p>
          <w:p w14:paraId="11C783BE" w14:textId="77777777" w:rsidR="00382306" w:rsidRDefault="00382306" w:rsidP="00382306">
            <w:pPr>
              <w:jc w:val="center"/>
            </w:pPr>
          </w:p>
          <w:p w14:paraId="2E15C7D9" w14:textId="77777777" w:rsidR="00382306" w:rsidRDefault="00382306" w:rsidP="00382306">
            <w:pPr>
              <w:jc w:val="center"/>
            </w:pPr>
          </w:p>
          <w:p w14:paraId="14A08FAD" w14:textId="77777777" w:rsidR="00382306" w:rsidRDefault="00382306" w:rsidP="00382306">
            <w:pPr>
              <w:jc w:val="center"/>
            </w:pPr>
          </w:p>
          <w:p w14:paraId="6EB48A08" w14:textId="77777777" w:rsidR="00382306" w:rsidRDefault="00382306" w:rsidP="00382306">
            <w:pPr>
              <w:jc w:val="center"/>
            </w:pPr>
          </w:p>
          <w:p w14:paraId="1F2038DD" w14:textId="77777777" w:rsidR="00382306" w:rsidRDefault="00382306" w:rsidP="00382306">
            <w:pPr>
              <w:jc w:val="center"/>
            </w:pPr>
          </w:p>
          <w:p w14:paraId="323235C0" w14:textId="77777777" w:rsidR="00382306" w:rsidRPr="00AA6F25" w:rsidRDefault="00382306" w:rsidP="00382306">
            <w:pPr>
              <w:jc w:val="center"/>
            </w:pPr>
            <w:r>
              <w:t>-</w:t>
            </w:r>
          </w:p>
        </w:tc>
      </w:tr>
      <w:tr w:rsidR="00382306" w:rsidRPr="00AA6F25" w14:paraId="6B694D07" w14:textId="77777777" w:rsidTr="00160E35">
        <w:trPr>
          <w:trHeight w:val="2460"/>
        </w:trPr>
        <w:tc>
          <w:tcPr>
            <w:tcW w:w="709" w:type="dxa"/>
            <w:tcBorders>
              <w:top w:val="nil"/>
              <w:left w:val="single" w:sz="4" w:space="0" w:color="auto"/>
              <w:bottom w:val="single" w:sz="4" w:space="0" w:color="auto"/>
              <w:right w:val="single" w:sz="4" w:space="0" w:color="auto"/>
            </w:tcBorders>
            <w:vAlign w:val="bottom"/>
          </w:tcPr>
          <w:p w14:paraId="2B8B7C7D" w14:textId="77777777" w:rsidR="00382306" w:rsidRPr="00982CB4" w:rsidRDefault="00160E35" w:rsidP="00382306">
            <w:pPr>
              <w:rPr>
                <w:b/>
                <w:bCs/>
              </w:rPr>
            </w:pPr>
            <w:r>
              <w:rPr>
                <w:b/>
                <w:bCs/>
              </w:rPr>
              <w:lastRenderedPageBreak/>
              <w:t>26.</w:t>
            </w:r>
          </w:p>
        </w:tc>
        <w:tc>
          <w:tcPr>
            <w:tcW w:w="2269" w:type="dxa"/>
            <w:tcBorders>
              <w:top w:val="nil"/>
              <w:left w:val="nil"/>
              <w:bottom w:val="single" w:sz="4" w:space="0" w:color="auto"/>
              <w:right w:val="single" w:sz="4" w:space="0" w:color="auto"/>
            </w:tcBorders>
            <w:shd w:val="clear" w:color="000000" w:fill="FFFFFF"/>
            <w:vAlign w:val="bottom"/>
            <w:hideMark/>
          </w:tcPr>
          <w:p w14:paraId="213384DB" w14:textId="77777777" w:rsidR="00382306" w:rsidRPr="00982CB4" w:rsidRDefault="00382306" w:rsidP="00382306">
            <w:r w:rsidRPr="00982CB4">
              <w:t xml:space="preserve">RUBIGRAD d.o.o. po </w:t>
            </w:r>
            <w:proofErr w:type="spellStart"/>
            <w:r w:rsidRPr="00982CB4">
              <w:t>odvj.Tatjani</w:t>
            </w:r>
            <w:proofErr w:type="spellEnd"/>
            <w:r w:rsidRPr="00982CB4">
              <w:t xml:space="preserve"> Marković iz </w:t>
            </w:r>
            <w:proofErr w:type="spellStart"/>
            <w:r w:rsidRPr="00982CB4">
              <w:t>Splita,OIB</w:t>
            </w:r>
            <w:proofErr w:type="spellEnd"/>
            <w:r w:rsidRPr="00982CB4">
              <w:t>: 49794448281</w:t>
            </w:r>
          </w:p>
        </w:tc>
        <w:tc>
          <w:tcPr>
            <w:tcW w:w="1701" w:type="dxa"/>
            <w:tcBorders>
              <w:top w:val="nil"/>
              <w:left w:val="single" w:sz="4" w:space="0" w:color="auto"/>
              <w:bottom w:val="single" w:sz="4" w:space="0" w:color="auto"/>
              <w:right w:val="nil"/>
            </w:tcBorders>
            <w:vAlign w:val="bottom"/>
            <w:hideMark/>
          </w:tcPr>
          <w:p w14:paraId="507C76F0" w14:textId="77777777" w:rsidR="00382306" w:rsidRPr="00982CB4" w:rsidRDefault="00382306" w:rsidP="00382306">
            <w:pPr>
              <w:jc w:val="right"/>
            </w:pPr>
            <w:r w:rsidRPr="00982CB4">
              <w:t>2.019.621,32</w:t>
            </w:r>
          </w:p>
        </w:tc>
        <w:tc>
          <w:tcPr>
            <w:tcW w:w="1559" w:type="dxa"/>
            <w:tcBorders>
              <w:top w:val="nil"/>
              <w:left w:val="single" w:sz="4" w:space="0" w:color="auto"/>
              <w:bottom w:val="single" w:sz="4" w:space="0" w:color="auto"/>
              <w:right w:val="single" w:sz="4" w:space="0" w:color="auto"/>
            </w:tcBorders>
            <w:vAlign w:val="bottom"/>
            <w:hideMark/>
          </w:tcPr>
          <w:p w14:paraId="51EBA390" w14:textId="77777777" w:rsidR="00382306" w:rsidRPr="00982CB4" w:rsidRDefault="00382306" w:rsidP="00382306">
            <w:r w:rsidRPr="00982CB4">
              <w:t xml:space="preserve">Temeljem Ugovora od 20.rujna 2004.za izvođenje </w:t>
            </w:r>
            <w:proofErr w:type="spellStart"/>
            <w:r w:rsidRPr="00982CB4">
              <w:t>estrih</w:t>
            </w:r>
            <w:proofErr w:type="spellEnd"/>
            <w:r w:rsidRPr="00982CB4">
              <w:t xml:space="preserve"> podova; neplaćene situacije i pripadajuće </w:t>
            </w:r>
            <w:proofErr w:type="spellStart"/>
            <w:r w:rsidRPr="00982CB4">
              <w:t>kta</w:t>
            </w:r>
            <w:proofErr w:type="spellEnd"/>
            <w:r w:rsidRPr="00982CB4">
              <w:t xml:space="preserve"> 972.108,51 za koji iznos se vodi spor br:P-138/13 na </w:t>
            </w:r>
            <w:proofErr w:type="spellStart"/>
            <w:r w:rsidRPr="00982CB4">
              <w:t>trg.sudu</w:t>
            </w:r>
            <w:proofErr w:type="spellEnd"/>
            <w:r w:rsidRPr="00982CB4">
              <w:t xml:space="preserve"> u Splitu i za iznos od 1.047.512,81 za koji predviđa da neće biti pokriven iz </w:t>
            </w:r>
            <w:proofErr w:type="spellStart"/>
            <w:r w:rsidRPr="00982CB4">
              <w:t>razl.prava</w:t>
            </w:r>
            <w:proofErr w:type="spellEnd"/>
          </w:p>
        </w:tc>
        <w:tc>
          <w:tcPr>
            <w:tcW w:w="1701" w:type="dxa"/>
            <w:tcBorders>
              <w:top w:val="nil"/>
              <w:left w:val="nil"/>
              <w:bottom w:val="single" w:sz="4" w:space="0" w:color="auto"/>
              <w:right w:val="single" w:sz="4" w:space="0" w:color="auto"/>
            </w:tcBorders>
            <w:noWrap/>
            <w:vAlign w:val="bottom"/>
            <w:hideMark/>
          </w:tcPr>
          <w:p w14:paraId="57EEA500" w14:textId="77777777" w:rsidR="00382306" w:rsidRPr="00982CB4" w:rsidRDefault="00382306" w:rsidP="00382306">
            <w:pPr>
              <w:jc w:val="right"/>
            </w:pPr>
            <w:r w:rsidRPr="00982CB4">
              <w:t>1.047.512,81</w:t>
            </w:r>
          </w:p>
        </w:tc>
        <w:tc>
          <w:tcPr>
            <w:tcW w:w="1701" w:type="dxa"/>
            <w:tcBorders>
              <w:top w:val="nil"/>
              <w:left w:val="nil"/>
              <w:bottom w:val="single" w:sz="4" w:space="0" w:color="auto"/>
              <w:right w:val="single" w:sz="4" w:space="0" w:color="auto"/>
            </w:tcBorders>
            <w:noWrap/>
            <w:vAlign w:val="bottom"/>
          </w:tcPr>
          <w:p w14:paraId="793CDB18" w14:textId="77777777" w:rsidR="00382306" w:rsidRPr="00AA6F25" w:rsidRDefault="00382306" w:rsidP="00382306"/>
        </w:tc>
        <w:tc>
          <w:tcPr>
            <w:tcW w:w="1276" w:type="dxa"/>
            <w:tcBorders>
              <w:top w:val="nil"/>
              <w:left w:val="nil"/>
              <w:bottom w:val="single" w:sz="4" w:space="0" w:color="auto"/>
              <w:right w:val="single" w:sz="4" w:space="0" w:color="auto"/>
            </w:tcBorders>
          </w:tcPr>
          <w:p w14:paraId="2EAE2FB7" w14:textId="77777777" w:rsidR="00382306" w:rsidRPr="00AA6F25" w:rsidRDefault="00382306" w:rsidP="00382306"/>
        </w:tc>
      </w:tr>
      <w:tr w:rsidR="00382306" w:rsidRPr="00AA6F25" w14:paraId="2FB3890C" w14:textId="77777777" w:rsidTr="00382306">
        <w:trPr>
          <w:trHeight w:val="1125"/>
        </w:trPr>
        <w:tc>
          <w:tcPr>
            <w:tcW w:w="709" w:type="dxa"/>
            <w:tcBorders>
              <w:top w:val="nil"/>
              <w:left w:val="single" w:sz="4" w:space="0" w:color="auto"/>
              <w:bottom w:val="single" w:sz="4" w:space="0" w:color="auto"/>
              <w:right w:val="single" w:sz="4" w:space="0" w:color="auto"/>
            </w:tcBorders>
            <w:vAlign w:val="bottom"/>
            <w:hideMark/>
          </w:tcPr>
          <w:p w14:paraId="41BD05AC" w14:textId="77777777" w:rsidR="00382306" w:rsidRPr="00982CB4" w:rsidRDefault="00924C05" w:rsidP="00382306">
            <w:pPr>
              <w:rPr>
                <w:b/>
                <w:bCs/>
              </w:rPr>
            </w:pPr>
            <w:r>
              <w:rPr>
                <w:b/>
                <w:bCs/>
              </w:rPr>
              <w:t>27</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0B8F6257" w14:textId="77777777" w:rsidR="00382306" w:rsidRPr="00982CB4" w:rsidRDefault="00382306" w:rsidP="00382306">
            <w:r w:rsidRPr="00982CB4">
              <w:t xml:space="preserve">ORDINACIJA dentalne medicine, BRANKA RADIĆ, </w:t>
            </w:r>
            <w:proofErr w:type="spellStart"/>
            <w:r w:rsidRPr="00982CB4">
              <w:t>Križanićeva</w:t>
            </w:r>
            <w:proofErr w:type="spellEnd"/>
            <w:r w:rsidRPr="00982CB4">
              <w:t xml:space="preserve"> 21,Split,OIB: 77301309074</w:t>
            </w:r>
          </w:p>
        </w:tc>
        <w:tc>
          <w:tcPr>
            <w:tcW w:w="1701" w:type="dxa"/>
            <w:tcBorders>
              <w:top w:val="nil"/>
              <w:left w:val="single" w:sz="4" w:space="0" w:color="auto"/>
              <w:bottom w:val="single" w:sz="4" w:space="0" w:color="auto"/>
              <w:right w:val="nil"/>
            </w:tcBorders>
            <w:noWrap/>
            <w:vAlign w:val="bottom"/>
            <w:hideMark/>
          </w:tcPr>
          <w:p w14:paraId="16BC68B1" w14:textId="77777777" w:rsidR="00382306" w:rsidRPr="00982CB4" w:rsidRDefault="00382306" w:rsidP="00382306">
            <w:pPr>
              <w:jc w:val="right"/>
            </w:pPr>
            <w:r w:rsidRPr="00982CB4">
              <w:t>523.636,61</w:t>
            </w:r>
          </w:p>
        </w:tc>
        <w:tc>
          <w:tcPr>
            <w:tcW w:w="1559" w:type="dxa"/>
            <w:tcBorders>
              <w:top w:val="nil"/>
              <w:left w:val="single" w:sz="4" w:space="0" w:color="auto"/>
              <w:bottom w:val="single" w:sz="4" w:space="0" w:color="auto"/>
              <w:right w:val="single" w:sz="4" w:space="0" w:color="auto"/>
            </w:tcBorders>
            <w:vAlign w:val="bottom"/>
            <w:hideMark/>
          </w:tcPr>
          <w:p w14:paraId="550913E9" w14:textId="77777777" w:rsidR="00382306" w:rsidRPr="00982CB4" w:rsidRDefault="00382306" w:rsidP="00382306">
            <w:r w:rsidRPr="00982CB4">
              <w:t>s osnova uplaćenog predujma 277.500,00 i obračunate kamate 246.136,61kn</w:t>
            </w:r>
          </w:p>
        </w:tc>
        <w:tc>
          <w:tcPr>
            <w:tcW w:w="1701" w:type="dxa"/>
            <w:tcBorders>
              <w:top w:val="nil"/>
              <w:left w:val="nil"/>
              <w:bottom w:val="single" w:sz="4" w:space="0" w:color="auto"/>
              <w:right w:val="single" w:sz="4" w:space="0" w:color="auto"/>
            </w:tcBorders>
            <w:noWrap/>
            <w:vAlign w:val="bottom"/>
            <w:hideMark/>
          </w:tcPr>
          <w:p w14:paraId="584DA1AB" w14:textId="77777777" w:rsidR="00382306" w:rsidRPr="00982CB4" w:rsidRDefault="00382306" w:rsidP="00382306">
            <w:pPr>
              <w:jc w:val="right"/>
            </w:pPr>
            <w:r w:rsidRPr="00982CB4">
              <w:t>523.636,61</w:t>
            </w:r>
          </w:p>
        </w:tc>
        <w:tc>
          <w:tcPr>
            <w:tcW w:w="1701" w:type="dxa"/>
            <w:tcBorders>
              <w:top w:val="nil"/>
              <w:left w:val="nil"/>
              <w:bottom w:val="single" w:sz="4" w:space="0" w:color="auto"/>
              <w:right w:val="single" w:sz="4" w:space="0" w:color="auto"/>
            </w:tcBorders>
            <w:noWrap/>
            <w:vAlign w:val="bottom"/>
            <w:hideMark/>
          </w:tcPr>
          <w:p w14:paraId="353FF6A9" w14:textId="77777777" w:rsidR="00382306" w:rsidRDefault="00382306" w:rsidP="00382306">
            <w:pPr>
              <w:jc w:val="center"/>
            </w:pPr>
          </w:p>
          <w:p w14:paraId="71E68D8E"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34D16A76" w14:textId="77777777" w:rsidR="00382306" w:rsidRDefault="00382306" w:rsidP="00382306">
            <w:pPr>
              <w:jc w:val="center"/>
            </w:pPr>
          </w:p>
          <w:p w14:paraId="60EDFDAB" w14:textId="77777777" w:rsidR="00382306" w:rsidRDefault="00382306" w:rsidP="00382306">
            <w:pPr>
              <w:jc w:val="center"/>
            </w:pPr>
          </w:p>
          <w:p w14:paraId="252969EE" w14:textId="77777777" w:rsidR="00382306" w:rsidRDefault="00382306" w:rsidP="00382306">
            <w:pPr>
              <w:jc w:val="center"/>
            </w:pPr>
          </w:p>
          <w:p w14:paraId="40D19D03" w14:textId="77777777" w:rsidR="00382306" w:rsidRDefault="00382306" w:rsidP="00382306">
            <w:pPr>
              <w:jc w:val="center"/>
            </w:pPr>
          </w:p>
          <w:p w14:paraId="448155DB" w14:textId="77777777" w:rsidR="00382306" w:rsidRDefault="00382306" w:rsidP="00382306">
            <w:pPr>
              <w:jc w:val="center"/>
            </w:pPr>
          </w:p>
          <w:p w14:paraId="30C77D43" w14:textId="77777777" w:rsidR="00382306" w:rsidRDefault="00382306" w:rsidP="00382306">
            <w:pPr>
              <w:jc w:val="center"/>
            </w:pPr>
          </w:p>
          <w:p w14:paraId="701D50D9" w14:textId="77777777" w:rsidR="00382306" w:rsidRPr="00AA6F25" w:rsidRDefault="00382306" w:rsidP="00382306">
            <w:pPr>
              <w:jc w:val="center"/>
            </w:pPr>
            <w:r>
              <w:t>-</w:t>
            </w:r>
          </w:p>
        </w:tc>
      </w:tr>
      <w:tr w:rsidR="00382306" w:rsidRPr="00AA6F25" w14:paraId="09B7CDEA" w14:textId="77777777" w:rsidTr="00382306">
        <w:trPr>
          <w:trHeight w:val="870"/>
        </w:trPr>
        <w:tc>
          <w:tcPr>
            <w:tcW w:w="709" w:type="dxa"/>
            <w:tcBorders>
              <w:top w:val="nil"/>
              <w:left w:val="single" w:sz="4" w:space="0" w:color="auto"/>
              <w:bottom w:val="single" w:sz="4" w:space="0" w:color="auto"/>
              <w:right w:val="single" w:sz="4" w:space="0" w:color="auto"/>
            </w:tcBorders>
            <w:vAlign w:val="bottom"/>
            <w:hideMark/>
          </w:tcPr>
          <w:p w14:paraId="159D60B6" w14:textId="77777777" w:rsidR="00382306" w:rsidRPr="00982CB4" w:rsidRDefault="00924C05" w:rsidP="00382306">
            <w:pPr>
              <w:rPr>
                <w:b/>
                <w:bCs/>
              </w:rPr>
            </w:pPr>
            <w:r>
              <w:rPr>
                <w:b/>
                <w:bCs/>
              </w:rPr>
              <w:t>28</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5193E74E" w14:textId="77777777" w:rsidR="00382306" w:rsidRPr="00982CB4" w:rsidRDefault="00382306" w:rsidP="00382306">
            <w:r w:rsidRPr="00982CB4">
              <w:t xml:space="preserve">PIEL d.o.o. </w:t>
            </w:r>
            <w:proofErr w:type="spellStart"/>
            <w:r w:rsidRPr="00982CB4">
              <w:t>zast.po</w:t>
            </w:r>
            <w:proofErr w:type="spellEnd"/>
            <w:r w:rsidRPr="00982CB4">
              <w:t xml:space="preserve"> </w:t>
            </w:r>
            <w:proofErr w:type="spellStart"/>
            <w:r w:rsidRPr="00982CB4">
              <w:t>odvj</w:t>
            </w:r>
            <w:proofErr w:type="spellEnd"/>
            <w:r w:rsidRPr="00982CB4">
              <w:t xml:space="preserve">. Marini </w:t>
            </w:r>
            <w:proofErr w:type="spellStart"/>
            <w:r w:rsidRPr="00982CB4">
              <w:t>Keđo,OIB</w:t>
            </w:r>
            <w:proofErr w:type="spellEnd"/>
            <w:r w:rsidRPr="00982CB4">
              <w:t>: 76120956111</w:t>
            </w:r>
          </w:p>
        </w:tc>
        <w:tc>
          <w:tcPr>
            <w:tcW w:w="1701" w:type="dxa"/>
            <w:tcBorders>
              <w:top w:val="nil"/>
              <w:left w:val="single" w:sz="4" w:space="0" w:color="auto"/>
              <w:bottom w:val="single" w:sz="4" w:space="0" w:color="auto"/>
              <w:right w:val="nil"/>
            </w:tcBorders>
            <w:noWrap/>
            <w:vAlign w:val="bottom"/>
            <w:hideMark/>
          </w:tcPr>
          <w:p w14:paraId="321D763A" w14:textId="77777777" w:rsidR="00382306" w:rsidRPr="00982CB4" w:rsidRDefault="00382306" w:rsidP="00382306">
            <w:pPr>
              <w:jc w:val="right"/>
            </w:pPr>
            <w:r w:rsidRPr="00982CB4">
              <w:t>417.894,85</w:t>
            </w:r>
          </w:p>
        </w:tc>
        <w:tc>
          <w:tcPr>
            <w:tcW w:w="1559" w:type="dxa"/>
            <w:tcBorders>
              <w:top w:val="nil"/>
              <w:left w:val="single" w:sz="4" w:space="0" w:color="auto"/>
              <w:bottom w:val="single" w:sz="4" w:space="0" w:color="auto"/>
              <w:right w:val="single" w:sz="4" w:space="0" w:color="auto"/>
            </w:tcBorders>
            <w:vAlign w:val="bottom"/>
            <w:hideMark/>
          </w:tcPr>
          <w:p w14:paraId="2F4D4F36" w14:textId="77777777" w:rsidR="00382306" w:rsidRPr="00982CB4" w:rsidRDefault="00382306" w:rsidP="00382306">
            <w:r w:rsidRPr="00982CB4">
              <w:t xml:space="preserve">Ovjerena i okončana situacija od 11.lipnja 2012.i </w:t>
            </w:r>
            <w:proofErr w:type="spellStart"/>
            <w:r w:rsidRPr="00982CB4">
              <w:t>kta</w:t>
            </w:r>
            <w:proofErr w:type="spellEnd"/>
            <w:r w:rsidRPr="00982CB4">
              <w:t xml:space="preserve"> 103.740,12</w:t>
            </w:r>
          </w:p>
        </w:tc>
        <w:tc>
          <w:tcPr>
            <w:tcW w:w="1701" w:type="dxa"/>
            <w:tcBorders>
              <w:top w:val="nil"/>
              <w:left w:val="nil"/>
              <w:bottom w:val="single" w:sz="4" w:space="0" w:color="auto"/>
              <w:right w:val="single" w:sz="4" w:space="0" w:color="auto"/>
            </w:tcBorders>
            <w:noWrap/>
            <w:vAlign w:val="bottom"/>
            <w:hideMark/>
          </w:tcPr>
          <w:p w14:paraId="43E490AD" w14:textId="77777777" w:rsidR="00382306" w:rsidRPr="00982CB4" w:rsidRDefault="00382306" w:rsidP="00382306">
            <w:pPr>
              <w:jc w:val="right"/>
            </w:pPr>
            <w:r w:rsidRPr="00982CB4">
              <w:t>417.894,85</w:t>
            </w:r>
          </w:p>
        </w:tc>
        <w:tc>
          <w:tcPr>
            <w:tcW w:w="1701" w:type="dxa"/>
            <w:tcBorders>
              <w:top w:val="nil"/>
              <w:left w:val="nil"/>
              <w:bottom w:val="single" w:sz="4" w:space="0" w:color="auto"/>
              <w:right w:val="single" w:sz="4" w:space="0" w:color="auto"/>
            </w:tcBorders>
            <w:noWrap/>
            <w:vAlign w:val="bottom"/>
            <w:hideMark/>
          </w:tcPr>
          <w:p w14:paraId="328F1052" w14:textId="77777777" w:rsidR="00382306" w:rsidRDefault="00382306" w:rsidP="00382306">
            <w:pPr>
              <w:jc w:val="center"/>
            </w:pPr>
          </w:p>
          <w:p w14:paraId="3571DA9A"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6BDC245A" w14:textId="77777777" w:rsidR="00382306" w:rsidRDefault="00382306" w:rsidP="00382306">
            <w:pPr>
              <w:jc w:val="center"/>
            </w:pPr>
          </w:p>
          <w:p w14:paraId="776B8BCD" w14:textId="77777777" w:rsidR="00382306" w:rsidRDefault="00382306" w:rsidP="00382306">
            <w:pPr>
              <w:jc w:val="center"/>
            </w:pPr>
          </w:p>
          <w:p w14:paraId="73DF2218" w14:textId="77777777" w:rsidR="00382306" w:rsidRDefault="00382306" w:rsidP="00382306">
            <w:pPr>
              <w:jc w:val="center"/>
            </w:pPr>
          </w:p>
          <w:p w14:paraId="522BDED7" w14:textId="77777777" w:rsidR="00382306" w:rsidRDefault="00382306" w:rsidP="00382306">
            <w:pPr>
              <w:jc w:val="center"/>
            </w:pPr>
          </w:p>
          <w:p w14:paraId="7810BC23" w14:textId="77777777" w:rsidR="00382306" w:rsidRDefault="00382306" w:rsidP="00382306">
            <w:pPr>
              <w:jc w:val="center"/>
            </w:pPr>
          </w:p>
          <w:p w14:paraId="350E8958" w14:textId="77777777" w:rsidR="00382306" w:rsidRPr="00AA6F25" w:rsidRDefault="00382306" w:rsidP="00382306">
            <w:pPr>
              <w:jc w:val="center"/>
            </w:pPr>
            <w:r>
              <w:t>-</w:t>
            </w:r>
          </w:p>
        </w:tc>
      </w:tr>
      <w:tr w:rsidR="00382306" w:rsidRPr="00AA6F25" w14:paraId="2A1F09BE" w14:textId="77777777" w:rsidTr="00382306">
        <w:trPr>
          <w:trHeight w:val="750"/>
        </w:trPr>
        <w:tc>
          <w:tcPr>
            <w:tcW w:w="709" w:type="dxa"/>
            <w:tcBorders>
              <w:top w:val="nil"/>
              <w:left w:val="single" w:sz="4" w:space="0" w:color="auto"/>
              <w:bottom w:val="single" w:sz="4" w:space="0" w:color="auto"/>
              <w:right w:val="single" w:sz="4" w:space="0" w:color="auto"/>
            </w:tcBorders>
            <w:vAlign w:val="bottom"/>
            <w:hideMark/>
          </w:tcPr>
          <w:p w14:paraId="6B632E6C" w14:textId="77777777" w:rsidR="00382306" w:rsidRPr="00982CB4" w:rsidRDefault="00924C05" w:rsidP="00382306">
            <w:pPr>
              <w:rPr>
                <w:b/>
                <w:bCs/>
              </w:rPr>
            </w:pPr>
            <w:r>
              <w:rPr>
                <w:b/>
                <w:bCs/>
              </w:rPr>
              <w:t>29</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56F8C9B6" w14:textId="77777777" w:rsidR="00382306" w:rsidRPr="00982CB4" w:rsidRDefault="00382306" w:rsidP="00382306">
            <w:r w:rsidRPr="00982CB4">
              <w:t xml:space="preserve">ŠKILJO  GRADNJA d.o.o., </w:t>
            </w:r>
            <w:proofErr w:type="spellStart"/>
            <w:r w:rsidRPr="00982CB4">
              <w:t>Zagvozd,OIB</w:t>
            </w:r>
            <w:proofErr w:type="spellEnd"/>
            <w:r w:rsidRPr="00982CB4">
              <w:t>: 23040917732</w:t>
            </w:r>
          </w:p>
        </w:tc>
        <w:tc>
          <w:tcPr>
            <w:tcW w:w="1701" w:type="dxa"/>
            <w:tcBorders>
              <w:top w:val="nil"/>
              <w:left w:val="single" w:sz="4" w:space="0" w:color="auto"/>
              <w:bottom w:val="single" w:sz="4" w:space="0" w:color="auto"/>
              <w:right w:val="nil"/>
            </w:tcBorders>
            <w:noWrap/>
            <w:vAlign w:val="bottom"/>
            <w:hideMark/>
          </w:tcPr>
          <w:p w14:paraId="215F3B49" w14:textId="77777777" w:rsidR="00382306" w:rsidRPr="00982CB4" w:rsidRDefault="00382306" w:rsidP="00382306">
            <w:pPr>
              <w:jc w:val="right"/>
            </w:pPr>
            <w:r w:rsidRPr="00982CB4">
              <w:t>154.366,03</w:t>
            </w:r>
          </w:p>
        </w:tc>
        <w:tc>
          <w:tcPr>
            <w:tcW w:w="1559" w:type="dxa"/>
            <w:tcBorders>
              <w:top w:val="nil"/>
              <w:left w:val="single" w:sz="4" w:space="0" w:color="auto"/>
              <w:bottom w:val="single" w:sz="4" w:space="0" w:color="auto"/>
              <w:right w:val="single" w:sz="4" w:space="0" w:color="auto"/>
            </w:tcBorders>
            <w:vAlign w:val="bottom"/>
            <w:hideMark/>
          </w:tcPr>
          <w:p w14:paraId="5D723623" w14:textId="77777777" w:rsidR="00382306" w:rsidRPr="00982CB4" w:rsidRDefault="00382306" w:rsidP="00382306">
            <w:r w:rsidRPr="00982CB4">
              <w:t xml:space="preserve">sporazum od 11.11.2013. i </w:t>
            </w:r>
            <w:proofErr w:type="spellStart"/>
            <w:r w:rsidRPr="00982CB4">
              <w:t>kta</w:t>
            </w:r>
            <w:proofErr w:type="spellEnd"/>
            <w:r w:rsidRPr="00982CB4">
              <w:t xml:space="preserve"> do stečaja</w:t>
            </w:r>
          </w:p>
        </w:tc>
        <w:tc>
          <w:tcPr>
            <w:tcW w:w="1701" w:type="dxa"/>
            <w:tcBorders>
              <w:top w:val="nil"/>
              <w:left w:val="nil"/>
              <w:bottom w:val="single" w:sz="4" w:space="0" w:color="auto"/>
              <w:right w:val="single" w:sz="4" w:space="0" w:color="auto"/>
            </w:tcBorders>
            <w:noWrap/>
            <w:vAlign w:val="bottom"/>
            <w:hideMark/>
          </w:tcPr>
          <w:p w14:paraId="0193B5A9" w14:textId="77777777" w:rsidR="00382306" w:rsidRPr="00982CB4" w:rsidRDefault="00382306" w:rsidP="00382306">
            <w:pPr>
              <w:jc w:val="right"/>
            </w:pPr>
            <w:r w:rsidRPr="00982CB4">
              <w:t>154.366,03</w:t>
            </w:r>
          </w:p>
        </w:tc>
        <w:tc>
          <w:tcPr>
            <w:tcW w:w="1701" w:type="dxa"/>
            <w:tcBorders>
              <w:top w:val="nil"/>
              <w:left w:val="nil"/>
              <w:bottom w:val="single" w:sz="4" w:space="0" w:color="auto"/>
              <w:right w:val="single" w:sz="4" w:space="0" w:color="auto"/>
            </w:tcBorders>
            <w:noWrap/>
            <w:vAlign w:val="bottom"/>
            <w:hideMark/>
          </w:tcPr>
          <w:p w14:paraId="1AACB8D0"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6F3AC1AD" w14:textId="77777777" w:rsidR="00382306" w:rsidRDefault="00382306" w:rsidP="00382306">
            <w:pPr>
              <w:jc w:val="center"/>
            </w:pPr>
          </w:p>
          <w:p w14:paraId="3C250571" w14:textId="77777777" w:rsidR="00382306" w:rsidRDefault="00382306" w:rsidP="00382306">
            <w:pPr>
              <w:jc w:val="center"/>
            </w:pPr>
          </w:p>
          <w:p w14:paraId="734E9E62" w14:textId="77777777" w:rsidR="00382306" w:rsidRPr="00AA6F25" w:rsidRDefault="00382306" w:rsidP="00382306">
            <w:pPr>
              <w:jc w:val="center"/>
            </w:pPr>
            <w:r>
              <w:t>-</w:t>
            </w:r>
          </w:p>
        </w:tc>
      </w:tr>
      <w:tr w:rsidR="00382306" w:rsidRPr="00AA6F25" w14:paraId="46F6235D" w14:textId="77777777" w:rsidTr="00382306">
        <w:trPr>
          <w:trHeight w:val="1215"/>
        </w:trPr>
        <w:tc>
          <w:tcPr>
            <w:tcW w:w="709" w:type="dxa"/>
            <w:tcBorders>
              <w:top w:val="nil"/>
              <w:left w:val="single" w:sz="4" w:space="0" w:color="auto"/>
              <w:bottom w:val="single" w:sz="4" w:space="0" w:color="auto"/>
              <w:right w:val="single" w:sz="4" w:space="0" w:color="auto"/>
            </w:tcBorders>
            <w:vAlign w:val="bottom"/>
            <w:hideMark/>
          </w:tcPr>
          <w:p w14:paraId="03C5867C" w14:textId="77777777" w:rsidR="00382306" w:rsidRPr="00982CB4" w:rsidRDefault="00924C05" w:rsidP="00382306">
            <w:pPr>
              <w:rPr>
                <w:b/>
                <w:bCs/>
              </w:rPr>
            </w:pPr>
            <w:r>
              <w:rPr>
                <w:b/>
                <w:bCs/>
              </w:rPr>
              <w:t>30</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4BC4E8F6" w14:textId="77777777" w:rsidR="00382306" w:rsidRPr="00982CB4" w:rsidRDefault="00382306" w:rsidP="00382306">
            <w:r w:rsidRPr="00982CB4">
              <w:t xml:space="preserve">MARIN  EXPERT d.o.o. Dugopolje, </w:t>
            </w:r>
            <w:proofErr w:type="spellStart"/>
            <w:r w:rsidRPr="00982CB4">
              <w:t>zast.po</w:t>
            </w:r>
            <w:proofErr w:type="spellEnd"/>
            <w:r w:rsidRPr="00982CB4">
              <w:t xml:space="preserve"> </w:t>
            </w:r>
            <w:proofErr w:type="spellStart"/>
            <w:r w:rsidRPr="00982CB4">
              <w:t>odvj</w:t>
            </w:r>
            <w:proofErr w:type="spellEnd"/>
            <w:r w:rsidRPr="00982CB4">
              <w:t>.</w:t>
            </w:r>
            <w:r w:rsidRPr="00982CB4">
              <w:br/>
              <w:t xml:space="preserve">Damir </w:t>
            </w:r>
            <w:proofErr w:type="spellStart"/>
            <w:r w:rsidRPr="00982CB4">
              <w:t>Đegerec</w:t>
            </w:r>
            <w:proofErr w:type="spellEnd"/>
            <w:r w:rsidRPr="00982CB4">
              <w:t xml:space="preserve"> iz </w:t>
            </w:r>
            <w:proofErr w:type="spellStart"/>
            <w:r w:rsidRPr="00982CB4">
              <w:t>Koprivnice,OIB</w:t>
            </w:r>
            <w:proofErr w:type="spellEnd"/>
            <w:r w:rsidRPr="00982CB4">
              <w:t>: 72775095404</w:t>
            </w:r>
          </w:p>
        </w:tc>
        <w:tc>
          <w:tcPr>
            <w:tcW w:w="1701" w:type="dxa"/>
            <w:tcBorders>
              <w:top w:val="nil"/>
              <w:left w:val="single" w:sz="4" w:space="0" w:color="auto"/>
              <w:bottom w:val="single" w:sz="4" w:space="0" w:color="auto"/>
              <w:right w:val="nil"/>
            </w:tcBorders>
            <w:noWrap/>
            <w:vAlign w:val="bottom"/>
            <w:hideMark/>
          </w:tcPr>
          <w:p w14:paraId="5C29FBC2" w14:textId="77777777" w:rsidR="00382306" w:rsidRPr="00982CB4" w:rsidRDefault="00382306" w:rsidP="00382306">
            <w:pPr>
              <w:jc w:val="right"/>
            </w:pPr>
            <w:r w:rsidRPr="00982CB4">
              <w:t>148.045,52</w:t>
            </w:r>
          </w:p>
        </w:tc>
        <w:tc>
          <w:tcPr>
            <w:tcW w:w="1559" w:type="dxa"/>
            <w:tcBorders>
              <w:top w:val="nil"/>
              <w:left w:val="single" w:sz="4" w:space="0" w:color="auto"/>
              <w:bottom w:val="single" w:sz="4" w:space="0" w:color="auto"/>
              <w:right w:val="single" w:sz="4" w:space="0" w:color="auto"/>
            </w:tcBorders>
            <w:vAlign w:val="bottom"/>
            <w:hideMark/>
          </w:tcPr>
          <w:p w14:paraId="51AC2BE0" w14:textId="77777777" w:rsidR="00382306" w:rsidRPr="00982CB4" w:rsidRDefault="00382306" w:rsidP="00382306">
            <w:r w:rsidRPr="00982CB4">
              <w:t xml:space="preserve">računi iz 2012. i </w:t>
            </w:r>
            <w:proofErr w:type="spellStart"/>
            <w:r w:rsidRPr="00982CB4">
              <w:t>kta</w:t>
            </w:r>
            <w:proofErr w:type="spellEnd"/>
          </w:p>
        </w:tc>
        <w:tc>
          <w:tcPr>
            <w:tcW w:w="1701" w:type="dxa"/>
            <w:tcBorders>
              <w:top w:val="nil"/>
              <w:left w:val="nil"/>
              <w:bottom w:val="single" w:sz="4" w:space="0" w:color="auto"/>
              <w:right w:val="single" w:sz="4" w:space="0" w:color="auto"/>
            </w:tcBorders>
            <w:noWrap/>
            <w:vAlign w:val="bottom"/>
            <w:hideMark/>
          </w:tcPr>
          <w:p w14:paraId="551C0784" w14:textId="77777777" w:rsidR="00382306" w:rsidRPr="00982CB4" w:rsidRDefault="00382306" w:rsidP="00382306">
            <w:pPr>
              <w:jc w:val="right"/>
            </w:pPr>
            <w:r w:rsidRPr="00982CB4">
              <w:t>148.045,52</w:t>
            </w:r>
          </w:p>
        </w:tc>
        <w:tc>
          <w:tcPr>
            <w:tcW w:w="1701" w:type="dxa"/>
            <w:tcBorders>
              <w:top w:val="nil"/>
              <w:left w:val="nil"/>
              <w:bottom w:val="single" w:sz="4" w:space="0" w:color="auto"/>
              <w:right w:val="single" w:sz="4" w:space="0" w:color="auto"/>
            </w:tcBorders>
            <w:noWrap/>
            <w:vAlign w:val="bottom"/>
            <w:hideMark/>
          </w:tcPr>
          <w:p w14:paraId="2F59364F"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0C8548FF" w14:textId="77777777" w:rsidR="00382306" w:rsidRDefault="00382306" w:rsidP="00382306">
            <w:pPr>
              <w:jc w:val="center"/>
            </w:pPr>
          </w:p>
          <w:p w14:paraId="704E1F5F" w14:textId="77777777" w:rsidR="00382306" w:rsidRDefault="00382306" w:rsidP="00382306">
            <w:pPr>
              <w:jc w:val="center"/>
            </w:pPr>
          </w:p>
          <w:p w14:paraId="00167D52" w14:textId="77777777" w:rsidR="00382306" w:rsidRDefault="00382306" w:rsidP="00382306">
            <w:pPr>
              <w:jc w:val="center"/>
            </w:pPr>
          </w:p>
          <w:p w14:paraId="79D2655D" w14:textId="77777777" w:rsidR="00382306" w:rsidRDefault="00382306" w:rsidP="00382306">
            <w:pPr>
              <w:jc w:val="center"/>
            </w:pPr>
          </w:p>
          <w:p w14:paraId="178791EE" w14:textId="77777777" w:rsidR="00382306" w:rsidRPr="00AA6F25" w:rsidRDefault="00382306" w:rsidP="00382306">
            <w:pPr>
              <w:jc w:val="center"/>
            </w:pPr>
            <w:r>
              <w:t>-</w:t>
            </w:r>
          </w:p>
        </w:tc>
      </w:tr>
      <w:tr w:rsidR="00382306" w:rsidRPr="00AA6F25" w14:paraId="211BBA56" w14:textId="77777777" w:rsidTr="00382306">
        <w:trPr>
          <w:trHeight w:val="1365"/>
        </w:trPr>
        <w:tc>
          <w:tcPr>
            <w:tcW w:w="709" w:type="dxa"/>
            <w:tcBorders>
              <w:top w:val="nil"/>
              <w:left w:val="single" w:sz="4" w:space="0" w:color="auto"/>
              <w:bottom w:val="single" w:sz="4" w:space="0" w:color="auto"/>
              <w:right w:val="single" w:sz="4" w:space="0" w:color="auto"/>
            </w:tcBorders>
            <w:vAlign w:val="bottom"/>
            <w:hideMark/>
          </w:tcPr>
          <w:p w14:paraId="6BB780B2" w14:textId="77777777" w:rsidR="00382306" w:rsidRPr="00982CB4" w:rsidRDefault="00924C05" w:rsidP="00382306">
            <w:pPr>
              <w:rPr>
                <w:b/>
                <w:bCs/>
              </w:rPr>
            </w:pPr>
            <w:r>
              <w:rPr>
                <w:b/>
                <w:bCs/>
              </w:rPr>
              <w:lastRenderedPageBreak/>
              <w:t>31</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79D12BAA" w14:textId="77777777" w:rsidR="00382306" w:rsidRPr="00982CB4" w:rsidRDefault="00382306" w:rsidP="00382306">
            <w:r w:rsidRPr="00982CB4">
              <w:t xml:space="preserve">ELEKTRIČAR d.o.o. zastupa po </w:t>
            </w:r>
            <w:proofErr w:type="spellStart"/>
            <w:r w:rsidRPr="00982CB4">
              <w:t>odvj,Tadiji</w:t>
            </w:r>
            <w:proofErr w:type="spellEnd"/>
            <w:r w:rsidRPr="00982CB4">
              <w:t xml:space="preserve"> Mamiću iz </w:t>
            </w:r>
            <w:proofErr w:type="spellStart"/>
            <w:r w:rsidRPr="00982CB4">
              <w:t>Splita,OIB</w:t>
            </w:r>
            <w:proofErr w:type="spellEnd"/>
            <w:r w:rsidRPr="00982CB4">
              <w:t>: 49718474285</w:t>
            </w:r>
          </w:p>
        </w:tc>
        <w:tc>
          <w:tcPr>
            <w:tcW w:w="1701" w:type="dxa"/>
            <w:tcBorders>
              <w:top w:val="nil"/>
              <w:left w:val="single" w:sz="4" w:space="0" w:color="auto"/>
              <w:bottom w:val="single" w:sz="4" w:space="0" w:color="auto"/>
              <w:right w:val="nil"/>
            </w:tcBorders>
            <w:noWrap/>
            <w:vAlign w:val="bottom"/>
            <w:hideMark/>
          </w:tcPr>
          <w:p w14:paraId="68851476" w14:textId="77777777" w:rsidR="00382306" w:rsidRPr="00982CB4" w:rsidRDefault="00382306" w:rsidP="00382306">
            <w:pPr>
              <w:jc w:val="right"/>
            </w:pPr>
            <w:r w:rsidRPr="00982CB4">
              <w:t>1.579.490,60</w:t>
            </w:r>
          </w:p>
        </w:tc>
        <w:tc>
          <w:tcPr>
            <w:tcW w:w="1559" w:type="dxa"/>
            <w:tcBorders>
              <w:top w:val="nil"/>
              <w:left w:val="single" w:sz="4" w:space="0" w:color="auto"/>
              <w:bottom w:val="single" w:sz="4" w:space="0" w:color="auto"/>
              <w:right w:val="single" w:sz="4" w:space="0" w:color="auto"/>
            </w:tcBorders>
            <w:vAlign w:val="bottom"/>
            <w:hideMark/>
          </w:tcPr>
          <w:p w14:paraId="546EEEDF" w14:textId="77777777" w:rsidR="00382306" w:rsidRPr="00982CB4" w:rsidRDefault="00382306" w:rsidP="00382306">
            <w:r w:rsidRPr="00982CB4">
              <w:t xml:space="preserve">1. predviđa da neće biti namiren kao </w:t>
            </w:r>
            <w:proofErr w:type="spellStart"/>
            <w:r w:rsidRPr="00982CB4">
              <w:t>raz.vjer</w:t>
            </w:r>
            <w:proofErr w:type="spellEnd"/>
            <w:r w:rsidRPr="00982CB4">
              <w:t xml:space="preserve">. Pa prijavljuje s tog osnova 914.800,37kn i 664.690,23 po </w:t>
            </w:r>
            <w:proofErr w:type="spellStart"/>
            <w:r w:rsidRPr="00982CB4">
              <w:t>Ug</w:t>
            </w:r>
            <w:proofErr w:type="spellEnd"/>
            <w:r w:rsidRPr="00982CB4">
              <w:t xml:space="preserve"> o cesiji koje potraživanje je Monter projekt ustupio </w:t>
            </w:r>
            <w:proofErr w:type="spellStart"/>
            <w:r w:rsidRPr="00982CB4">
              <w:t>Elektr</w:t>
            </w:r>
            <w:proofErr w:type="spellEnd"/>
            <w:r w:rsidRPr="00982CB4">
              <w:t>.</w:t>
            </w:r>
          </w:p>
        </w:tc>
        <w:tc>
          <w:tcPr>
            <w:tcW w:w="1701" w:type="dxa"/>
            <w:tcBorders>
              <w:top w:val="nil"/>
              <w:left w:val="nil"/>
              <w:bottom w:val="single" w:sz="4" w:space="0" w:color="auto"/>
              <w:right w:val="single" w:sz="4" w:space="0" w:color="auto"/>
            </w:tcBorders>
            <w:noWrap/>
            <w:vAlign w:val="bottom"/>
            <w:hideMark/>
          </w:tcPr>
          <w:p w14:paraId="3ECED274" w14:textId="77777777" w:rsidR="00382306" w:rsidRPr="00982CB4" w:rsidRDefault="00382306" w:rsidP="00382306">
            <w:pPr>
              <w:jc w:val="right"/>
            </w:pPr>
            <w:r w:rsidRPr="00982CB4">
              <w:t>1.579.490,60</w:t>
            </w:r>
          </w:p>
        </w:tc>
        <w:tc>
          <w:tcPr>
            <w:tcW w:w="1701" w:type="dxa"/>
            <w:tcBorders>
              <w:top w:val="nil"/>
              <w:left w:val="nil"/>
              <w:bottom w:val="single" w:sz="4" w:space="0" w:color="auto"/>
              <w:right w:val="single" w:sz="4" w:space="0" w:color="auto"/>
            </w:tcBorders>
            <w:noWrap/>
            <w:vAlign w:val="bottom"/>
            <w:hideMark/>
          </w:tcPr>
          <w:p w14:paraId="1F6C8622"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21627F99" w14:textId="77777777" w:rsidR="00382306" w:rsidRDefault="00382306" w:rsidP="00382306">
            <w:pPr>
              <w:jc w:val="center"/>
            </w:pPr>
          </w:p>
          <w:p w14:paraId="5AC5E1BA" w14:textId="77777777" w:rsidR="00382306" w:rsidRDefault="00382306" w:rsidP="00382306">
            <w:pPr>
              <w:jc w:val="center"/>
            </w:pPr>
          </w:p>
          <w:p w14:paraId="747191E8" w14:textId="77777777" w:rsidR="00382306" w:rsidRDefault="00382306" w:rsidP="00382306">
            <w:pPr>
              <w:jc w:val="center"/>
            </w:pPr>
          </w:p>
          <w:p w14:paraId="43F75C5B" w14:textId="77777777" w:rsidR="00382306" w:rsidRDefault="00382306" w:rsidP="00382306">
            <w:pPr>
              <w:jc w:val="center"/>
            </w:pPr>
          </w:p>
          <w:p w14:paraId="039ED844" w14:textId="77777777" w:rsidR="00382306" w:rsidRDefault="00382306" w:rsidP="00382306">
            <w:pPr>
              <w:jc w:val="center"/>
            </w:pPr>
          </w:p>
          <w:p w14:paraId="7FDB6DEF" w14:textId="77777777" w:rsidR="00382306" w:rsidRDefault="00382306" w:rsidP="00382306">
            <w:pPr>
              <w:jc w:val="center"/>
            </w:pPr>
          </w:p>
          <w:p w14:paraId="201563BC" w14:textId="77777777" w:rsidR="00382306" w:rsidRDefault="00382306" w:rsidP="00382306">
            <w:pPr>
              <w:jc w:val="center"/>
            </w:pPr>
          </w:p>
          <w:p w14:paraId="6F9FEB27" w14:textId="77777777" w:rsidR="00382306" w:rsidRDefault="00382306" w:rsidP="00382306">
            <w:pPr>
              <w:jc w:val="center"/>
            </w:pPr>
          </w:p>
          <w:p w14:paraId="650D186C" w14:textId="77777777" w:rsidR="00382306" w:rsidRDefault="00382306" w:rsidP="00382306">
            <w:pPr>
              <w:jc w:val="center"/>
            </w:pPr>
          </w:p>
          <w:p w14:paraId="426EDEBF" w14:textId="77777777" w:rsidR="00382306" w:rsidRDefault="00382306" w:rsidP="00382306">
            <w:pPr>
              <w:jc w:val="center"/>
            </w:pPr>
          </w:p>
          <w:p w14:paraId="3264145D" w14:textId="77777777" w:rsidR="00382306" w:rsidRDefault="00382306" w:rsidP="00382306">
            <w:pPr>
              <w:jc w:val="center"/>
            </w:pPr>
          </w:p>
          <w:p w14:paraId="446DF87F" w14:textId="77777777" w:rsidR="00382306" w:rsidRDefault="00382306" w:rsidP="00382306">
            <w:pPr>
              <w:jc w:val="center"/>
            </w:pPr>
          </w:p>
          <w:p w14:paraId="49E2E944" w14:textId="77777777" w:rsidR="00382306" w:rsidRPr="00AA6F25" w:rsidRDefault="00382306" w:rsidP="00382306">
            <w:pPr>
              <w:jc w:val="center"/>
            </w:pPr>
            <w:r>
              <w:t>-</w:t>
            </w:r>
          </w:p>
        </w:tc>
      </w:tr>
      <w:tr w:rsidR="00382306" w:rsidRPr="00AA6F25" w14:paraId="631EA041" w14:textId="77777777" w:rsidTr="00382306">
        <w:trPr>
          <w:trHeight w:val="1170"/>
        </w:trPr>
        <w:tc>
          <w:tcPr>
            <w:tcW w:w="709" w:type="dxa"/>
            <w:tcBorders>
              <w:top w:val="nil"/>
              <w:left w:val="single" w:sz="4" w:space="0" w:color="auto"/>
              <w:bottom w:val="single" w:sz="4" w:space="0" w:color="auto"/>
              <w:right w:val="single" w:sz="4" w:space="0" w:color="auto"/>
            </w:tcBorders>
            <w:vAlign w:val="bottom"/>
            <w:hideMark/>
          </w:tcPr>
          <w:p w14:paraId="3FC8268C" w14:textId="77777777" w:rsidR="00382306" w:rsidRPr="00982CB4" w:rsidRDefault="00924C05" w:rsidP="00382306">
            <w:pPr>
              <w:rPr>
                <w:b/>
                <w:bCs/>
              </w:rPr>
            </w:pPr>
            <w:r>
              <w:rPr>
                <w:b/>
                <w:bCs/>
              </w:rPr>
              <w:t>32</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7C7B9043" w14:textId="77777777" w:rsidR="00382306" w:rsidRPr="00982CB4" w:rsidRDefault="00382306" w:rsidP="00382306">
            <w:r w:rsidRPr="00982CB4">
              <w:t xml:space="preserve">TEA PHARIA d.o.o. zastupana po  </w:t>
            </w:r>
            <w:proofErr w:type="spellStart"/>
            <w:r w:rsidRPr="00982CB4">
              <w:t>odvj.Marijo</w:t>
            </w:r>
            <w:proofErr w:type="spellEnd"/>
            <w:r w:rsidRPr="00982CB4">
              <w:t xml:space="preserve"> </w:t>
            </w:r>
            <w:proofErr w:type="spellStart"/>
            <w:r w:rsidRPr="00982CB4">
              <w:t>Granić,OIB</w:t>
            </w:r>
            <w:proofErr w:type="spellEnd"/>
            <w:r w:rsidRPr="00982CB4">
              <w:t>: 99294824555</w:t>
            </w:r>
          </w:p>
        </w:tc>
        <w:tc>
          <w:tcPr>
            <w:tcW w:w="1701" w:type="dxa"/>
            <w:tcBorders>
              <w:top w:val="nil"/>
              <w:left w:val="single" w:sz="4" w:space="0" w:color="auto"/>
              <w:bottom w:val="single" w:sz="4" w:space="0" w:color="auto"/>
              <w:right w:val="nil"/>
            </w:tcBorders>
            <w:noWrap/>
            <w:vAlign w:val="bottom"/>
            <w:hideMark/>
          </w:tcPr>
          <w:p w14:paraId="2B5A5E84" w14:textId="77777777" w:rsidR="00382306" w:rsidRPr="00982CB4" w:rsidRDefault="00382306" w:rsidP="00382306">
            <w:pPr>
              <w:jc w:val="right"/>
            </w:pPr>
            <w:r w:rsidRPr="00982CB4">
              <w:t>434.324,90</w:t>
            </w:r>
          </w:p>
        </w:tc>
        <w:tc>
          <w:tcPr>
            <w:tcW w:w="1559" w:type="dxa"/>
            <w:tcBorders>
              <w:top w:val="nil"/>
              <w:left w:val="single" w:sz="4" w:space="0" w:color="auto"/>
              <w:bottom w:val="single" w:sz="4" w:space="0" w:color="auto"/>
              <w:right w:val="single" w:sz="4" w:space="0" w:color="auto"/>
            </w:tcBorders>
            <w:vAlign w:val="bottom"/>
            <w:hideMark/>
          </w:tcPr>
          <w:p w14:paraId="44E8B150" w14:textId="77777777" w:rsidR="00382306" w:rsidRPr="00982CB4" w:rsidRDefault="00382306" w:rsidP="00382306">
            <w:r w:rsidRPr="00982CB4">
              <w:t xml:space="preserve">po </w:t>
            </w:r>
            <w:proofErr w:type="spellStart"/>
            <w:r w:rsidRPr="00982CB4">
              <w:t>Ugov</w:t>
            </w:r>
            <w:proofErr w:type="spellEnd"/>
            <w:r w:rsidRPr="00982CB4">
              <w:t>. O cesiji od 30.09.2011. 425.824,90kn i otpremnici br.001001766 8.500,00kn</w:t>
            </w:r>
          </w:p>
        </w:tc>
        <w:tc>
          <w:tcPr>
            <w:tcW w:w="1701" w:type="dxa"/>
            <w:tcBorders>
              <w:top w:val="nil"/>
              <w:left w:val="nil"/>
              <w:bottom w:val="single" w:sz="4" w:space="0" w:color="auto"/>
              <w:right w:val="single" w:sz="4" w:space="0" w:color="auto"/>
            </w:tcBorders>
            <w:noWrap/>
            <w:vAlign w:val="bottom"/>
            <w:hideMark/>
          </w:tcPr>
          <w:p w14:paraId="2DE72F38" w14:textId="77777777" w:rsidR="00382306" w:rsidRPr="00982CB4" w:rsidRDefault="00382306" w:rsidP="00382306">
            <w:pPr>
              <w:jc w:val="right"/>
            </w:pPr>
            <w:r w:rsidRPr="00982CB4">
              <w:t>434.324,90</w:t>
            </w:r>
          </w:p>
        </w:tc>
        <w:tc>
          <w:tcPr>
            <w:tcW w:w="1701" w:type="dxa"/>
            <w:tcBorders>
              <w:top w:val="nil"/>
              <w:left w:val="nil"/>
              <w:bottom w:val="single" w:sz="4" w:space="0" w:color="auto"/>
              <w:right w:val="single" w:sz="4" w:space="0" w:color="auto"/>
            </w:tcBorders>
            <w:noWrap/>
            <w:vAlign w:val="bottom"/>
            <w:hideMark/>
          </w:tcPr>
          <w:p w14:paraId="190B3310"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5DB2BDBC" w14:textId="77777777" w:rsidR="00382306" w:rsidRDefault="00382306" w:rsidP="00382306">
            <w:pPr>
              <w:jc w:val="center"/>
            </w:pPr>
          </w:p>
          <w:p w14:paraId="2D25B5BB" w14:textId="77777777" w:rsidR="00382306" w:rsidRDefault="00382306" w:rsidP="00382306">
            <w:pPr>
              <w:jc w:val="center"/>
            </w:pPr>
          </w:p>
          <w:p w14:paraId="1AB99802" w14:textId="77777777" w:rsidR="00382306" w:rsidRDefault="00382306" w:rsidP="00382306">
            <w:pPr>
              <w:jc w:val="center"/>
            </w:pPr>
          </w:p>
          <w:p w14:paraId="5D094CBB" w14:textId="77777777" w:rsidR="00382306" w:rsidRDefault="00382306" w:rsidP="00382306">
            <w:pPr>
              <w:jc w:val="center"/>
            </w:pPr>
          </w:p>
          <w:p w14:paraId="48D19121" w14:textId="77777777" w:rsidR="00382306" w:rsidRDefault="00382306" w:rsidP="00382306">
            <w:pPr>
              <w:jc w:val="center"/>
            </w:pPr>
          </w:p>
          <w:p w14:paraId="2AB967BF" w14:textId="77777777" w:rsidR="00382306" w:rsidRDefault="00382306" w:rsidP="00382306">
            <w:pPr>
              <w:jc w:val="center"/>
            </w:pPr>
          </w:p>
          <w:p w14:paraId="25CDCC2D" w14:textId="77777777" w:rsidR="00382306" w:rsidRPr="00AA6F25" w:rsidRDefault="00382306" w:rsidP="00382306">
            <w:pPr>
              <w:jc w:val="center"/>
            </w:pPr>
            <w:r>
              <w:t>-</w:t>
            </w:r>
          </w:p>
        </w:tc>
      </w:tr>
      <w:tr w:rsidR="00382306" w:rsidRPr="00AA6F25" w14:paraId="02878095" w14:textId="77777777" w:rsidTr="00382306">
        <w:trPr>
          <w:trHeight w:val="1185"/>
        </w:trPr>
        <w:tc>
          <w:tcPr>
            <w:tcW w:w="709" w:type="dxa"/>
            <w:tcBorders>
              <w:top w:val="nil"/>
              <w:left w:val="single" w:sz="4" w:space="0" w:color="auto"/>
              <w:bottom w:val="single" w:sz="4" w:space="0" w:color="auto"/>
              <w:right w:val="single" w:sz="4" w:space="0" w:color="auto"/>
            </w:tcBorders>
            <w:vAlign w:val="bottom"/>
            <w:hideMark/>
          </w:tcPr>
          <w:p w14:paraId="28F6C983" w14:textId="77777777" w:rsidR="00382306" w:rsidRPr="00982CB4" w:rsidRDefault="00924C05" w:rsidP="00382306">
            <w:pPr>
              <w:rPr>
                <w:b/>
                <w:bCs/>
              </w:rPr>
            </w:pPr>
            <w:r>
              <w:rPr>
                <w:b/>
                <w:bCs/>
              </w:rPr>
              <w:t>33</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1E9D6FA6" w14:textId="77777777" w:rsidR="00382306" w:rsidRPr="00982CB4" w:rsidRDefault="00382306" w:rsidP="00382306">
            <w:r w:rsidRPr="00982CB4">
              <w:t xml:space="preserve">ZLATKA KUZMIĆ </w:t>
            </w:r>
            <w:r w:rsidRPr="00982CB4">
              <w:br/>
              <w:t xml:space="preserve">zastupan po </w:t>
            </w:r>
            <w:proofErr w:type="spellStart"/>
            <w:r w:rsidRPr="00982CB4">
              <w:t>odvj.Borko</w:t>
            </w:r>
            <w:proofErr w:type="spellEnd"/>
            <w:r w:rsidRPr="00982CB4">
              <w:t xml:space="preserve"> </w:t>
            </w:r>
            <w:proofErr w:type="spellStart"/>
            <w:r w:rsidRPr="00982CB4">
              <w:t>Bebić,OIB</w:t>
            </w:r>
            <w:proofErr w:type="spellEnd"/>
            <w:r w:rsidRPr="00982CB4">
              <w:t>: 55276684130</w:t>
            </w:r>
          </w:p>
        </w:tc>
        <w:tc>
          <w:tcPr>
            <w:tcW w:w="1701" w:type="dxa"/>
            <w:tcBorders>
              <w:top w:val="nil"/>
              <w:left w:val="single" w:sz="4" w:space="0" w:color="auto"/>
              <w:bottom w:val="single" w:sz="4" w:space="0" w:color="auto"/>
              <w:right w:val="nil"/>
            </w:tcBorders>
            <w:noWrap/>
            <w:vAlign w:val="bottom"/>
            <w:hideMark/>
          </w:tcPr>
          <w:p w14:paraId="18D0EA9B" w14:textId="77777777" w:rsidR="00382306" w:rsidRPr="00982CB4" w:rsidRDefault="00382306" w:rsidP="00382306">
            <w:pPr>
              <w:jc w:val="right"/>
            </w:pPr>
            <w:r w:rsidRPr="00982CB4">
              <w:t>91.847,87</w:t>
            </w:r>
          </w:p>
        </w:tc>
        <w:tc>
          <w:tcPr>
            <w:tcW w:w="1559" w:type="dxa"/>
            <w:tcBorders>
              <w:top w:val="nil"/>
              <w:left w:val="single" w:sz="4" w:space="0" w:color="auto"/>
              <w:bottom w:val="single" w:sz="4" w:space="0" w:color="auto"/>
              <w:right w:val="single" w:sz="4" w:space="0" w:color="auto"/>
            </w:tcBorders>
            <w:vAlign w:val="bottom"/>
            <w:hideMark/>
          </w:tcPr>
          <w:p w14:paraId="21C4F1BC" w14:textId="77777777" w:rsidR="00382306" w:rsidRPr="00982CB4" w:rsidRDefault="00382306" w:rsidP="00382306">
            <w:r w:rsidRPr="00982CB4">
              <w:t xml:space="preserve">za  izvedene  radove  i </w:t>
            </w:r>
            <w:proofErr w:type="spellStart"/>
            <w:r w:rsidRPr="00982CB4">
              <w:t>kta</w:t>
            </w:r>
            <w:proofErr w:type="spellEnd"/>
          </w:p>
        </w:tc>
        <w:tc>
          <w:tcPr>
            <w:tcW w:w="1701" w:type="dxa"/>
            <w:tcBorders>
              <w:top w:val="nil"/>
              <w:left w:val="nil"/>
              <w:bottom w:val="single" w:sz="4" w:space="0" w:color="auto"/>
              <w:right w:val="single" w:sz="4" w:space="0" w:color="auto"/>
            </w:tcBorders>
            <w:noWrap/>
            <w:vAlign w:val="bottom"/>
            <w:hideMark/>
          </w:tcPr>
          <w:p w14:paraId="1B7A8055" w14:textId="77777777" w:rsidR="00382306" w:rsidRPr="00982CB4" w:rsidRDefault="00382306" w:rsidP="00382306">
            <w:pPr>
              <w:jc w:val="right"/>
            </w:pPr>
            <w:r w:rsidRPr="00982CB4">
              <w:t>91.847,87</w:t>
            </w:r>
          </w:p>
        </w:tc>
        <w:tc>
          <w:tcPr>
            <w:tcW w:w="1701" w:type="dxa"/>
            <w:tcBorders>
              <w:top w:val="nil"/>
              <w:left w:val="nil"/>
              <w:bottom w:val="single" w:sz="4" w:space="0" w:color="auto"/>
              <w:right w:val="single" w:sz="4" w:space="0" w:color="auto"/>
            </w:tcBorders>
            <w:noWrap/>
            <w:vAlign w:val="bottom"/>
            <w:hideMark/>
          </w:tcPr>
          <w:p w14:paraId="4599F7D9"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3EC617CC" w14:textId="77777777" w:rsidR="00382306" w:rsidRDefault="00382306" w:rsidP="00382306">
            <w:pPr>
              <w:jc w:val="center"/>
            </w:pPr>
          </w:p>
          <w:p w14:paraId="508BD064" w14:textId="77777777" w:rsidR="00382306" w:rsidRDefault="00382306" w:rsidP="00382306">
            <w:pPr>
              <w:jc w:val="center"/>
            </w:pPr>
          </w:p>
          <w:p w14:paraId="1EC659A8" w14:textId="77777777" w:rsidR="00382306" w:rsidRDefault="00382306" w:rsidP="00382306">
            <w:pPr>
              <w:jc w:val="center"/>
            </w:pPr>
          </w:p>
          <w:p w14:paraId="3A6A46E4" w14:textId="77777777" w:rsidR="00382306" w:rsidRDefault="00382306" w:rsidP="00382306">
            <w:pPr>
              <w:jc w:val="center"/>
            </w:pPr>
          </w:p>
          <w:p w14:paraId="1A2E6FE6" w14:textId="77777777" w:rsidR="00382306" w:rsidRPr="00AA6F25" w:rsidRDefault="00382306" w:rsidP="00382306">
            <w:pPr>
              <w:jc w:val="center"/>
            </w:pPr>
            <w:r>
              <w:t>-</w:t>
            </w:r>
          </w:p>
        </w:tc>
      </w:tr>
      <w:tr w:rsidR="00382306" w:rsidRPr="00AA6F25" w14:paraId="59616A6B" w14:textId="77777777" w:rsidTr="00382306">
        <w:trPr>
          <w:trHeight w:val="1140"/>
        </w:trPr>
        <w:tc>
          <w:tcPr>
            <w:tcW w:w="709" w:type="dxa"/>
            <w:tcBorders>
              <w:top w:val="nil"/>
              <w:left w:val="single" w:sz="4" w:space="0" w:color="auto"/>
              <w:bottom w:val="single" w:sz="4" w:space="0" w:color="auto"/>
              <w:right w:val="single" w:sz="4" w:space="0" w:color="auto"/>
            </w:tcBorders>
            <w:vAlign w:val="bottom"/>
            <w:hideMark/>
          </w:tcPr>
          <w:p w14:paraId="235C862F" w14:textId="77777777" w:rsidR="00382306" w:rsidRPr="00982CB4" w:rsidRDefault="00924C05" w:rsidP="00382306">
            <w:pPr>
              <w:rPr>
                <w:b/>
                <w:bCs/>
              </w:rPr>
            </w:pPr>
            <w:r>
              <w:rPr>
                <w:b/>
                <w:bCs/>
              </w:rPr>
              <w:t>34</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2F947971" w14:textId="77777777" w:rsidR="00382306" w:rsidRPr="00982CB4" w:rsidRDefault="00382306" w:rsidP="00382306">
            <w:r w:rsidRPr="00982CB4">
              <w:t xml:space="preserve">ANTE KUZMIĆ </w:t>
            </w:r>
            <w:r w:rsidRPr="00982CB4">
              <w:br/>
              <w:t xml:space="preserve">zastupan po </w:t>
            </w:r>
            <w:proofErr w:type="spellStart"/>
            <w:r w:rsidRPr="00982CB4">
              <w:t>odvj.Borko</w:t>
            </w:r>
            <w:proofErr w:type="spellEnd"/>
            <w:r w:rsidRPr="00982CB4">
              <w:t xml:space="preserve"> </w:t>
            </w:r>
            <w:proofErr w:type="spellStart"/>
            <w:r w:rsidRPr="00982CB4">
              <w:t>Bebić,OIB</w:t>
            </w:r>
            <w:proofErr w:type="spellEnd"/>
            <w:r w:rsidRPr="00982CB4">
              <w:t>: 37865556950</w:t>
            </w:r>
          </w:p>
        </w:tc>
        <w:tc>
          <w:tcPr>
            <w:tcW w:w="1701" w:type="dxa"/>
            <w:tcBorders>
              <w:top w:val="nil"/>
              <w:left w:val="single" w:sz="4" w:space="0" w:color="auto"/>
              <w:bottom w:val="single" w:sz="4" w:space="0" w:color="auto"/>
              <w:right w:val="nil"/>
            </w:tcBorders>
            <w:noWrap/>
            <w:vAlign w:val="bottom"/>
            <w:hideMark/>
          </w:tcPr>
          <w:p w14:paraId="6E03AFA7" w14:textId="77777777" w:rsidR="00382306" w:rsidRPr="00982CB4" w:rsidRDefault="00382306" w:rsidP="00382306">
            <w:pPr>
              <w:jc w:val="right"/>
            </w:pPr>
            <w:r w:rsidRPr="00982CB4">
              <w:t>91.847,87</w:t>
            </w:r>
          </w:p>
        </w:tc>
        <w:tc>
          <w:tcPr>
            <w:tcW w:w="1559" w:type="dxa"/>
            <w:tcBorders>
              <w:top w:val="nil"/>
              <w:left w:val="single" w:sz="4" w:space="0" w:color="auto"/>
              <w:bottom w:val="single" w:sz="4" w:space="0" w:color="auto"/>
              <w:right w:val="single" w:sz="4" w:space="0" w:color="auto"/>
            </w:tcBorders>
            <w:vAlign w:val="bottom"/>
            <w:hideMark/>
          </w:tcPr>
          <w:p w14:paraId="1E767E13" w14:textId="77777777" w:rsidR="00382306" w:rsidRPr="00982CB4" w:rsidRDefault="00382306" w:rsidP="00382306">
            <w:r w:rsidRPr="00982CB4">
              <w:t xml:space="preserve">za  izvedene  radove  i </w:t>
            </w:r>
            <w:proofErr w:type="spellStart"/>
            <w:r w:rsidRPr="00982CB4">
              <w:t>kta</w:t>
            </w:r>
            <w:proofErr w:type="spellEnd"/>
          </w:p>
        </w:tc>
        <w:tc>
          <w:tcPr>
            <w:tcW w:w="1701" w:type="dxa"/>
            <w:tcBorders>
              <w:top w:val="nil"/>
              <w:left w:val="nil"/>
              <w:bottom w:val="single" w:sz="4" w:space="0" w:color="auto"/>
              <w:right w:val="single" w:sz="4" w:space="0" w:color="auto"/>
            </w:tcBorders>
            <w:noWrap/>
            <w:vAlign w:val="bottom"/>
            <w:hideMark/>
          </w:tcPr>
          <w:p w14:paraId="42CF61AA" w14:textId="77777777" w:rsidR="00382306" w:rsidRPr="00982CB4" w:rsidRDefault="00382306" w:rsidP="00382306">
            <w:pPr>
              <w:jc w:val="right"/>
            </w:pPr>
            <w:r w:rsidRPr="00982CB4">
              <w:t>91.847,87</w:t>
            </w:r>
          </w:p>
        </w:tc>
        <w:tc>
          <w:tcPr>
            <w:tcW w:w="1701" w:type="dxa"/>
            <w:tcBorders>
              <w:top w:val="nil"/>
              <w:left w:val="nil"/>
              <w:bottom w:val="single" w:sz="4" w:space="0" w:color="auto"/>
              <w:right w:val="single" w:sz="4" w:space="0" w:color="auto"/>
            </w:tcBorders>
            <w:noWrap/>
            <w:vAlign w:val="bottom"/>
            <w:hideMark/>
          </w:tcPr>
          <w:p w14:paraId="28E28A88"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15E939BB" w14:textId="77777777" w:rsidR="00382306" w:rsidRDefault="00382306" w:rsidP="00382306">
            <w:pPr>
              <w:jc w:val="center"/>
            </w:pPr>
          </w:p>
          <w:p w14:paraId="2F5888DC" w14:textId="77777777" w:rsidR="00382306" w:rsidRDefault="00382306" w:rsidP="00382306">
            <w:pPr>
              <w:jc w:val="center"/>
            </w:pPr>
          </w:p>
          <w:p w14:paraId="72873629" w14:textId="77777777" w:rsidR="00382306" w:rsidRDefault="00382306" w:rsidP="00382306">
            <w:pPr>
              <w:jc w:val="center"/>
            </w:pPr>
          </w:p>
          <w:p w14:paraId="4835C5B8" w14:textId="77777777" w:rsidR="00382306" w:rsidRDefault="00382306" w:rsidP="00382306">
            <w:pPr>
              <w:jc w:val="center"/>
            </w:pPr>
          </w:p>
          <w:p w14:paraId="51EF0360" w14:textId="77777777" w:rsidR="00382306" w:rsidRPr="00AA6F25" w:rsidRDefault="00382306" w:rsidP="00382306">
            <w:pPr>
              <w:jc w:val="center"/>
            </w:pPr>
            <w:r>
              <w:t>-</w:t>
            </w:r>
          </w:p>
        </w:tc>
      </w:tr>
      <w:tr w:rsidR="00382306" w:rsidRPr="00AA6F25" w14:paraId="102A8B35" w14:textId="77777777" w:rsidTr="00382306">
        <w:trPr>
          <w:trHeight w:val="990"/>
        </w:trPr>
        <w:tc>
          <w:tcPr>
            <w:tcW w:w="709" w:type="dxa"/>
            <w:tcBorders>
              <w:top w:val="nil"/>
              <w:left w:val="single" w:sz="4" w:space="0" w:color="auto"/>
              <w:bottom w:val="single" w:sz="4" w:space="0" w:color="auto"/>
              <w:right w:val="single" w:sz="4" w:space="0" w:color="auto"/>
            </w:tcBorders>
            <w:noWrap/>
            <w:vAlign w:val="bottom"/>
            <w:hideMark/>
          </w:tcPr>
          <w:p w14:paraId="093C5DF8" w14:textId="77777777" w:rsidR="00382306" w:rsidRPr="00982CB4" w:rsidRDefault="00924C05" w:rsidP="00382306">
            <w:pPr>
              <w:rPr>
                <w:b/>
                <w:bCs/>
              </w:rPr>
            </w:pPr>
            <w:r>
              <w:rPr>
                <w:b/>
                <w:bCs/>
              </w:rPr>
              <w:t>35</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6BEDB76D" w14:textId="77777777" w:rsidR="00382306" w:rsidRPr="00982CB4" w:rsidRDefault="00382306" w:rsidP="00382306">
            <w:r w:rsidRPr="00982CB4">
              <w:t xml:space="preserve">STRUKTURA obrt za </w:t>
            </w:r>
            <w:proofErr w:type="spellStart"/>
            <w:r w:rsidRPr="00982CB4">
              <w:t>građ.vlasnik</w:t>
            </w:r>
            <w:proofErr w:type="spellEnd"/>
            <w:r w:rsidRPr="00982CB4">
              <w:t xml:space="preserve"> Goran Petrović, Ivana Rendića 49, </w:t>
            </w:r>
            <w:proofErr w:type="spellStart"/>
            <w:r w:rsidRPr="00982CB4">
              <w:t>Split,OIB</w:t>
            </w:r>
            <w:proofErr w:type="spellEnd"/>
            <w:r w:rsidRPr="00982CB4">
              <w:t>: 41009115239</w:t>
            </w:r>
          </w:p>
        </w:tc>
        <w:tc>
          <w:tcPr>
            <w:tcW w:w="1701" w:type="dxa"/>
            <w:tcBorders>
              <w:top w:val="nil"/>
              <w:left w:val="single" w:sz="4" w:space="0" w:color="auto"/>
              <w:bottom w:val="single" w:sz="4" w:space="0" w:color="auto"/>
              <w:right w:val="nil"/>
            </w:tcBorders>
            <w:noWrap/>
            <w:vAlign w:val="bottom"/>
            <w:hideMark/>
          </w:tcPr>
          <w:p w14:paraId="19A2C39E" w14:textId="77777777" w:rsidR="00382306" w:rsidRPr="00982CB4" w:rsidRDefault="00382306" w:rsidP="00382306">
            <w:pPr>
              <w:jc w:val="right"/>
            </w:pPr>
            <w:r w:rsidRPr="00982CB4">
              <w:t>45.891,86</w:t>
            </w:r>
          </w:p>
        </w:tc>
        <w:tc>
          <w:tcPr>
            <w:tcW w:w="1559" w:type="dxa"/>
            <w:tcBorders>
              <w:top w:val="nil"/>
              <w:left w:val="single" w:sz="4" w:space="0" w:color="auto"/>
              <w:bottom w:val="single" w:sz="4" w:space="0" w:color="auto"/>
              <w:right w:val="single" w:sz="4" w:space="0" w:color="auto"/>
            </w:tcBorders>
            <w:vAlign w:val="bottom"/>
            <w:hideMark/>
          </w:tcPr>
          <w:p w14:paraId="143730FC" w14:textId="77777777" w:rsidR="00382306" w:rsidRPr="00982CB4" w:rsidRDefault="00382306" w:rsidP="00382306">
            <w:r w:rsidRPr="00982CB4">
              <w:t>trošak izvedenih radova po ovjerenoj situaciji i kamate</w:t>
            </w:r>
          </w:p>
        </w:tc>
        <w:tc>
          <w:tcPr>
            <w:tcW w:w="1701" w:type="dxa"/>
            <w:tcBorders>
              <w:top w:val="nil"/>
              <w:left w:val="nil"/>
              <w:bottom w:val="single" w:sz="4" w:space="0" w:color="auto"/>
              <w:right w:val="single" w:sz="4" w:space="0" w:color="auto"/>
            </w:tcBorders>
            <w:noWrap/>
            <w:vAlign w:val="bottom"/>
            <w:hideMark/>
          </w:tcPr>
          <w:p w14:paraId="245EE9F2" w14:textId="77777777" w:rsidR="00382306" w:rsidRPr="00982CB4" w:rsidRDefault="00382306" w:rsidP="00382306">
            <w:pPr>
              <w:jc w:val="right"/>
            </w:pPr>
            <w:r w:rsidRPr="00982CB4">
              <w:t>45.891,86</w:t>
            </w:r>
          </w:p>
        </w:tc>
        <w:tc>
          <w:tcPr>
            <w:tcW w:w="1701" w:type="dxa"/>
            <w:tcBorders>
              <w:top w:val="nil"/>
              <w:left w:val="nil"/>
              <w:bottom w:val="single" w:sz="4" w:space="0" w:color="auto"/>
              <w:right w:val="single" w:sz="4" w:space="0" w:color="auto"/>
            </w:tcBorders>
            <w:noWrap/>
            <w:vAlign w:val="bottom"/>
            <w:hideMark/>
          </w:tcPr>
          <w:p w14:paraId="6841BDCE"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3D1B8052" w14:textId="77777777" w:rsidR="00382306" w:rsidRDefault="00382306" w:rsidP="00382306">
            <w:pPr>
              <w:jc w:val="center"/>
            </w:pPr>
          </w:p>
          <w:p w14:paraId="6316A6A0" w14:textId="77777777" w:rsidR="00382306" w:rsidRDefault="00382306" w:rsidP="00382306">
            <w:pPr>
              <w:jc w:val="center"/>
            </w:pPr>
          </w:p>
          <w:p w14:paraId="770323FC" w14:textId="77777777" w:rsidR="00382306" w:rsidRDefault="00382306" w:rsidP="00382306">
            <w:pPr>
              <w:jc w:val="center"/>
            </w:pPr>
          </w:p>
          <w:p w14:paraId="4E886EE9" w14:textId="77777777" w:rsidR="00382306" w:rsidRDefault="00382306" w:rsidP="00382306">
            <w:pPr>
              <w:jc w:val="center"/>
            </w:pPr>
          </w:p>
          <w:p w14:paraId="6313BDEE" w14:textId="77777777" w:rsidR="00382306" w:rsidRDefault="00382306" w:rsidP="00382306">
            <w:pPr>
              <w:jc w:val="center"/>
            </w:pPr>
          </w:p>
          <w:p w14:paraId="076A32C6" w14:textId="77777777" w:rsidR="00382306" w:rsidRPr="00AA6F25" w:rsidRDefault="00382306" w:rsidP="00382306">
            <w:pPr>
              <w:jc w:val="center"/>
            </w:pPr>
            <w:r>
              <w:t>-</w:t>
            </w:r>
          </w:p>
        </w:tc>
      </w:tr>
      <w:tr w:rsidR="00382306" w:rsidRPr="00AA6F25" w14:paraId="7FC6CE5B" w14:textId="77777777" w:rsidTr="0042674C">
        <w:trPr>
          <w:trHeight w:val="60"/>
        </w:trPr>
        <w:tc>
          <w:tcPr>
            <w:tcW w:w="709" w:type="dxa"/>
            <w:tcBorders>
              <w:top w:val="nil"/>
              <w:left w:val="single" w:sz="4" w:space="0" w:color="auto"/>
              <w:bottom w:val="single" w:sz="4" w:space="0" w:color="auto"/>
              <w:right w:val="single" w:sz="4" w:space="0" w:color="auto"/>
            </w:tcBorders>
            <w:noWrap/>
            <w:vAlign w:val="bottom"/>
            <w:hideMark/>
          </w:tcPr>
          <w:p w14:paraId="4B2B2959" w14:textId="77777777" w:rsidR="00382306" w:rsidRPr="00982CB4" w:rsidRDefault="00924C05" w:rsidP="00382306">
            <w:pPr>
              <w:jc w:val="center"/>
              <w:rPr>
                <w:b/>
                <w:bCs/>
              </w:rPr>
            </w:pPr>
            <w:r>
              <w:rPr>
                <w:b/>
                <w:bCs/>
              </w:rPr>
              <w:t>36</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51DE24E8" w14:textId="77777777" w:rsidR="00382306" w:rsidRPr="00982CB4" w:rsidRDefault="00382306" w:rsidP="00382306">
            <w:r w:rsidRPr="00982CB4">
              <w:t xml:space="preserve">STRUKTOR d.o.o. Solin zastupan po </w:t>
            </w:r>
            <w:proofErr w:type="spellStart"/>
            <w:r w:rsidRPr="00982CB4">
              <w:t>odvj</w:t>
            </w:r>
            <w:proofErr w:type="spellEnd"/>
            <w:r w:rsidRPr="00982CB4">
              <w:t xml:space="preserve">. Milanu Veiću iz </w:t>
            </w:r>
            <w:proofErr w:type="spellStart"/>
            <w:r w:rsidRPr="00982CB4">
              <w:t>Splita,OIB</w:t>
            </w:r>
            <w:proofErr w:type="spellEnd"/>
            <w:r w:rsidRPr="00982CB4">
              <w:t>: 52682496706</w:t>
            </w:r>
          </w:p>
        </w:tc>
        <w:tc>
          <w:tcPr>
            <w:tcW w:w="1701" w:type="dxa"/>
            <w:tcBorders>
              <w:top w:val="nil"/>
              <w:left w:val="nil"/>
              <w:bottom w:val="single" w:sz="4" w:space="0" w:color="auto"/>
              <w:right w:val="single" w:sz="4" w:space="0" w:color="auto"/>
            </w:tcBorders>
            <w:noWrap/>
            <w:vAlign w:val="bottom"/>
            <w:hideMark/>
          </w:tcPr>
          <w:p w14:paraId="523AAF7F" w14:textId="77777777" w:rsidR="00382306" w:rsidRPr="00982CB4" w:rsidRDefault="00382306" w:rsidP="00382306">
            <w:pPr>
              <w:jc w:val="right"/>
            </w:pPr>
            <w:r w:rsidRPr="00982CB4">
              <w:t>321.571,43</w:t>
            </w:r>
          </w:p>
        </w:tc>
        <w:tc>
          <w:tcPr>
            <w:tcW w:w="1559" w:type="dxa"/>
            <w:tcBorders>
              <w:top w:val="nil"/>
              <w:left w:val="nil"/>
              <w:bottom w:val="single" w:sz="4" w:space="0" w:color="auto"/>
              <w:right w:val="single" w:sz="4" w:space="0" w:color="auto"/>
            </w:tcBorders>
            <w:vAlign w:val="bottom"/>
            <w:hideMark/>
          </w:tcPr>
          <w:p w14:paraId="306B8576" w14:textId="77777777" w:rsidR="00382306" w:rsidRPr="00982CB4" w:rsidRDefault="00382306" w:rsidP="0042674C">
            <w:r w:rsidRPr="00982CB4">
              <w:t xml:space="preserve">po računu za izvršene </w:t>
            </w:r>
            <w:proofErr w:type="spellStart"/>
            <w:r w:rsidRPr="00982CB4">
              <w:t>bojadisarsko</w:t>
            </w:r>
            <w:proofErr w:type="spellEnd"/>
            <w:r w:rsidRPr="00982CB4">
              <w:t xml:space="preserve"> </w:t>
            </w:r>
            <w:proofErr w:type="spellStart"/>
            <w:r w:rsidRPr="00982CB4">
              <w:t>fasaderske</w:t>
            </w:r>
            <w:proofErr w:type="spellEnd"/>
            <w:r w:rsidRPr="00982CB4">
              <w:t xml:space="preserve"> radove , glavnica u iznosu od 229.858,70kn i pripadajuća kamata u iznosu od 91.712,73 k</w:t>
            </w:r>
            <w:r w:rsidR="0042674C">
              <w:t>n</w:t>
            </w:r>
          </w:p>
        </w:tc>
        <w:tc>
          <w:tcPr>
            <w:tcW w:w="1701" w:type="dxa"/>
            <w:tcBorders>
              <w:top w:val="nil"/>
              <w:left w:val="nil"/>
              <w:bottom w:val="single" w:sz="4" w:space="0" w:color="auto"/>
              <w:right w:val="single" w:sz="4" w:space="0" w:color="auto"/>
            </w:tcBorders>
            <w:noWrap/>
            <w:vAlign w:val="bottom"/>
            <w:hideMark/>
          </w:tcPr>
          <w:p w14:paraId="27EBD00B" w14:textId="77777777" w:rsidR="00382306" w:rsidRPr="00982CB4" w:rsidRDefault="00382306" w:rsidP="00382306">
            <w:pPr>
              <w:jc w:val="right"/>
            </w:pPr>
            <w:r w:rsidRPr="00982CB4">
              <w:t>321.571,43</w:t>
            </w:r>
          </w:p>
        </w:tc>
        <w:tc>
          <w:tcPr>
            <w:tcW w:w="1701" w:type="dxa"/>
            <w:tcBorders>
              <w:top w:val="nil"/>
              <w:left w:val="nil"/>
              <w:bottom w:val="single" w:sz="4" w:space="0" w:color="auto"/>
              <w:right w:val="single" w:sz="4" w:space="0" w:color="auto"/>
            </w:tcBorders>
            <w:noWrap/>
            <w:vAlign w:val="bottom"/>
            <w:hideMark/>
          </w:tcPr>
          <w:p w14:paraId="1C98F71C" w14:textId="77777777" w:rsidR="00382306" w:rsidRPr="00AA6F25" w:rsidRDefault="00382306" w:rsidP="00382306">
            <w:r w:rsidRPr="00AA6F25">
              <w:t> </w:t>
            </w:r>
            <w:r>
              <w:t>-</w:t>
            </w:r>
          </w:p>
        </w:tc>
        <w:tc>
          <w:tcPr>
            <w:tcW w:w="1276" w:type="dxa"/>
            <w:tcBorders>
              <w:top w:val="nil"/>
              <w:left w:val="nil"/>
              <w:bottom w:val="single" w:sz="4" w:space="0" w:color="auto"/>
              <w:right w:val="single" w:sz="4" w:space="0" w:color="auto"/>
            </w:tcBorders>
          </w:tcPr>
          <w:p w14:paraId="334CC118" w14:textId="77777777" w:rsidR="00382306" w:rsidRDefault="00382306" w:rsidP="00382306">
            <w:pPr>
              <w:jc w:val="center"/>
            </w:pPr>
          </w:p>
          <w:p w14:paraId="229879FB" w14:textId="77777777" w:rsidR="00382306" w:rsidRDefault="00382306" w:rsidP="00382306">
            <w:pPr>
              <w:jc w:val="center"/>
            </w:pPr>
          </w:p>
          <w:p w14:paraId="4E8C57DE" w14:textId="77777777" w:rsidR="00382306" w:rsidRDefault="00382306" w:rsidP="00382306">
            <w:pPr>
              <w:jc w:val="center"/>
            </w:pPr>
          </w:p>
          <w:p w14:paraId="7913B6A3" w14:textId="77777777" w:rsidR="00382306" w:rsidRDefault="00382306" w:rsidP="00382306">
            <w:pPr>
              <w:jc w:val="center"/>
            </w:pPr>
          </w:p>
          <w:p w14:paraId="04528700" w14:textId="77777777" w:rsidR="00382306" w:rsidRDefault="00382306" w:rsidP="00382306">
            <w:pPr>
              <w:jc w:val="center"/>
            </w:pPr>
          </w:p>
          <w:p w14:paraId="6D11C12C" w14:textId="77777777" w:rsidR="00382306" w:rsidRDefault="00382306" w:rsidP="00382306">
            <w:pPr>
              <w:jc w:val="center"/>
            </w:pPr>
          </w:p>
          <w:p w14:paraId="5D2C9B56" w14:textId="77777777" w:rsidR="00382306" w:rsidRDefault="00382306" w:rsidP="00382306">
            <w:pPr>
              <w:jc w:val="center"/>
            </w:pPr>
          </w:p>
          <w:p w14:paraId="135010E1" w14:textId="77777777" w:rsidR="00382306" w:rsidRDefault="00382306" w:rsidP="00382306">
            <w:pPr>
              <w:jc w:val="center"/>
            </w:pPr>
          </w:p>
          <w:p w14:paraId="01A44B07" w14:textId="77777777" w:rsidR="00382306" w:rsidRDefault="00382306" w:rsidP="00382306">
            <w:pPr>
              <w:jc w:val="center"/>
            </w:pPr>
          </w:p>
          <w:p w14:paraId="16DF035E" w14:textId="77777777" w:rsidR="00382306" w:rsidRDefault="00382306" w:rsidP="00382306">
            <w:pPr>
              <w:jc w:val="center"/>
            </w:pPr>
          </w:p>
          <w:p w14:paraId="0490ECFE" w14:textId="77777777" w:rsidR="00382306" w:rsidRDefault="00382306" w:rsidP="00382306">
            <w:pPr>
              <w:jc w:val="center"/>
            </w:pPr>
          </w:p>
          <w:p w14:paraId="46E081F6" w14:textId="77777777" w:rsidR="00382306" w:rsidRDefault="00382306" w:rsidP="00382306">
            <w:pPr>
              <w:jc w:val="center"/>
            </w:pPr>
          </w:p>
          <w:p w14:paraId="2DE6869C" w14:textId="77777777" w:rsidR="00382306" w:rsidRPr="00AA6F25" w:rsidRDefault="00382306" w:rsidP="00382306">
            <w:pPr>
              <w:jc w:val="center"/>
            </w:pPr>
          </w:p>
        </w:tc>
      </w:tr>
      <w:tr w:rsidR="00382306" w:rsidRPr="00AA6F25" w14:paraId="385674C6" w14:textId="77777777" w:rsidTr="00382306">
        <w:trPr>
          <w:trHeight w:val="1455"/>
        </w:trPr>
        <w:tc>
          <w:tcPr>
            <w:tcW w:w="709" w:type="dxa"/>
            <w:tcBorders>
              <w:top w:val="nil"/>
              <w:left w:val="single" w:sz="4" w:space="0" w:color="auto"/>
              <w:bottom w:val="single" w:sz="4" w:space="0" w:color="auto"/>
              <w:right w:val="single" w:sz="4" w:space="0" w:color="auto"/>
            </w:tcBorders>
            <w:noWrap/>
            <w:vAlign w:val="bottom"/>
            <w:hideMark/>
          </w:tcPr>
          <w:p w14:paraId="08E78866" w14:textId="77777777" w:rsidR="00382306" w:rsidRPr="00982CB4" w:rsidRDefault="00924C05" w:rsidP="00382306">
            <w:pPr>
              <w:jc w:val="center"/>
              <w:rPr>
                <w:b/>
                <w:bCs/>
              </w:rPr>
            </w:pPr>
            <w:r>
              <w:rPr>
                <w:b/>
                <w:bCs/>
              </w:rPr>
              <w:lastRenderedPageBreak/>
              <w:t>37</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356876F7" w14:textId="77777777" w:rsidR="00382306" w:rsidRPr="00982CB4" w:rsidRDefault="00382306" w:rsidP="00382306">
            <w:r w:rsidRPr="00982CB4">
              <w:t xml:space="preserve">MARKO  MESIĆ  </w:t>
            </w:r>
            <w:proofErr w:type="spellStart"/>
            <w:r w:rsidRPr="00982CB4">
              <w:t>zast.po</w:t>
            </w:r>
            <w:proofErr w:type="spellEnd"/>
            <w:r w:rsidRPr="00982CB4">
              <w:t xml:space="preserve"> </w:t>
            </w:r>
            <w:proofErr w:type="spellStart"/>
            <w:r w:rsidRPr="00982CB4">
              <w:t>odvj</w:t>
            </w:r>
            <w:proofErr w:type="spellEnd"/>
            <w:r w:rsidRPr="00982CB4">
              <w:t xml:space="preserve">. Lidija </w:t>
            </w:r>
            <w:proofErr w:type="spellStart"/>
            <w:r w:rsidRPr="00982CB4">
              <w:t>Kušeta,OIB</w:t>
            </w:r>
            <w:proofErr w:type="spellEnd"/>
            <w:r w:rsidRPr="00982CB4">
              <w:t>: 50751053503</w:t>
            </w:r>
          </w:p>
        </w:tc>
        <w:tc>
          <w:tcPr>
            <w:tcW w:w="1701" w:type="dxa"/>
            <w:tcBorders>
              <w:top w:val="nil"/>
              <w:left w:val="nil"/>
              <w:bottom w:val="single" w:sz="4" w:space="0" w:color="auto"/>
              <w:right w:val="single" w:sz="4" w:space="0" w:color="auto"/>
            </w:tcBorders>
            <w:noWrap/>
            <w:vAlign w:val="bottom"/>
            <w:hideMark/>
          </w:tcPr>
          <w:p w14:paraId="03A8A745" w14:textId="77777777" w:rsidR="00382306" w:rsidRPr="00982CB4" w:rsidRDefault="00382306" w:rsidP="00382306">
            <w:pPr>
              <w:jc w:val="right"/>
            </w:pPr>
            <w:r w:rsidRPr="00982CB4">
              <w:t>1.237.104,82</w:t>
            </w:r>
          </w:p>
        </w:tc>
        <w:tc>
          <w:tcPr>
            <w:tcW w:w="1559" w:type="dxa"/>
            <w:tcBorders>
              <w:top w:val="nil"/>
              <w:left w:val="nil"/>
              <w:bottom w:val="single" w:sz="4" w:space="0" w:color="auto"/>
              <w:right w:val="single" w:sz="4" w:space="0" w:color="auto"/>
            </w:tcBorders>
            <w:vAlign w:val="bottom"/>
            <w:hideMark/>
          </w:tcPr>
          <w:p w14:paraId="7825A4C1" w14:textId="77777777" w:rsidR="00382306" w:rsidRPr="00982CB4" w:rsidRDefault="00382306" w:rsidP="00382306">
            <w:r w:rsidRPr="00982CB4">
              <w:t xml:space="preserve">Pravomoćna presuda Općinskog </w:t>
            </w:r>
            <w:r w:rsidRPr="00982CB4">
              <w:br/>
              <w:t xml:space="preserve">suda Split IP-10/07, i rješenje </w:t>
            </w:r>
            <w:r w:rsidRPr="00982CB4">
              <w:br/>
              <w:t xml:space="preserve">Županijskog suda u Splitu, kamata, trošak </w:t>
            </w:r>
            <w:proofErr w:type="spellStart"/>
            <w:r w:rsidRPr="00982CB4">
              <w:t>vještva</w:t>
            </w:r>
            <w:proofErr w:type="spellEnd"/>
            <w:r w:rsidRPr="00982CB4">
              <w:t>, struja i dodatni radovi</w:t>
            </w:r>
          </w:p>
        </w:tc>
        <w:tc>
          <w:tcPr>
            <w:tcW w:w="1701" w:type="dxa"/>
            <w:tcBorders>
              <w:top w:val="nil"/>
              <w:left w:val="nil"/>
              <w:bottom w:val="single" w:sz="4" w:space="0" w:color="auto"/>
              <w:right w:val="single" w:sz="4" w:space="0" w:color="auto"/>
            </w:tcBorders>
            <w:noWrap/>
            <w:vAlign w:val="bottom"/>
            <w:hideMark/>
          </w:tcPr>
          <w:p w14:paraId="572E8423" w14:textId="77777777" w:rsidR="00382306" w:rsidRPr="00982CB4" w:rsidRDefault="00382306" w:rsidP="00382306">
            <w:pPr>
              <w:jc w:val="right"/>
            </w:pPr>
            <w:r w:rsidRPr="00982CB4">
              <w:t>1.237.104,82</w:t>
            </w:r>
          </w:p>
        </w:tc>
        <w:tc>
          <w:tcPr>
            <w:tcW w:w="1701" w:type="dxa"/>
            <w:tcBorders>
              <w:top w:val="nil"/>
              <w:left w:val="nil"/>
              <w:bottom w:val="single" w:sz="4" w:space="0" w:color="auto"/>
              <w:right w:val="single" w:sz="4" w:space="0" w:color="auto"/>
            </w:tcBorders>
            <w:noWrap/>
            <w:vAlign w:val="bottom"/>
            <w:hideMark/>
          </w:tcPr>
          <w:p w14:paraId="2E900EA7" w14:textId="77777777" w:rsidR="00382306" w:rsidRPr="00AA6F25" w:rsidRDefault="00382306" w:rsidP="00382306">
            <w:pPr>
              <w:jc w:val="center"/>
            </w:pPr>
            <w:r>
              <w:t>-</w:t>
            </w:r>
          </w:p>
        </w:tc>
        <w:tc>
          <w:tcPr>
            <w:tcW w:w="1276" w:type="dxa"/>
            <w:tcBorders>
              <w:top w:val="nil"/>
              <w:left w:val="nil"/>
              <w:bottom w:val="single" w:sz="4" w:space="0" w:color="auto"/>
              <w:right w:val="single" w:sz="4" w:space="0" w:color="auto"/>
            </w:tcBorders>
          </w:tcPr>
          <w:p w14:paraId="678EF1A2" w14:textId="77777777" w:rsidR="00382306" w:rsidRDefault="00382306" w:rsidP="00382306">
            <w:pPr>
              <w:jc w:val="center"/>
            </w:pPr>
          </w:p>
          <w:p w14:paraId="71D8D34D" w14:textId="77777777" w:rsidR="00382306" w:rsidRDefault="00382306" w:rsidP="00382306">
            <w:pPr>
              <w:jc w:val="center"/>
            </w:pPr>
          </w:p>
          <w:p w14:paraId="262F300E" w14:textId="77777777" w:rsidR="00382306" w:rsidRDefault="00382306" w:rsidP="00382306">
            <w:pPr>
              <w:jc w:val="center"/>
            </w:pPr>
          </w:p>
          <w:p w14:paraId="7B533EF5" w14:textId="77777777" w:rsidR="00382306" w:rsidRDefault="00382306" w:rsidP="00382306">
            <w:pPr>
              <w:jc w:val="center"/>
            </w:pPr>
          </w:p>
          <w:p w14:paraId="43A32DD9" w14:textId="77777777" w:rsidR="00382306" w:rsidRDefault="00382306" w:rsidP="00382306">
            <w:pPr>
              <w:jc w:val="center"/>
            </w:pPr>
          </w:p>
          <w:p w14:paraId="6622A696" w14:textId="77777777" w:rsidR="00382306" w:rsidRDefault="00382306" w:rsidP="00382306">
            <w:pPr>
              <w:jc w:val="center"/>
            </w:pPr>
          </w:p>
          <w:p w14:paraId="5A5DB0A4" w14:textId="77777777" w:rsidR="00382306" w:rsidRDefault="00382306" w:rsidP="00382306">
            <w:pPr>
              <w:jc w:val="center"/>
            </w:pPr>
          </w:p>
          <w:p w14:paraId="574E6FD9" w14:textId="77777777" w:rsidR="00382306" w:rsidRDefault="00382306" w:rsidP="00382306">
            <w:pPr>
              <w:jc w:val="center"/>
            </w:pPr>
          </w:p>
          <w:p w14:paraId="7725C3BA" w14:textId="77777777" w:rsidR="00382306" w:rsidRDefault="00382306" w:rsidP="00382306">
            <w:pPr>
              <w:jc w:val="center"/>
            </w:pPr>
          </w:p>
          <w:p w14:paraId="7ED2A5FC" w14:textId="77777777" w:rsidR="00382306" w:rsidRDefault="00382306" w:rsidP="00382306">
            <w:pPr>
              <w:jc w:val="center"/>
            </w:pPr>
          </w:p>
          <w:p w14:paraId="7236B8A5" w14:textId="77777777" w:rsidR="00382306" w:rsidRPr="00AA6F25" w:rsidRDefault="00382306" w:rsidP="00382306">
            <w:pPr>
              <w:jc w:val="center"/>
            </w:pPr>
            <w:r>
              <w:t>-</w:t>
            </w:r>
          </w:p>
        </w:tc>
      </w:tr>
    </w:tbl>
    <w:p w14:paraId="67CA99E2" w14:textId="77777777" w:rsidR="00382306" w:rsidRDefault="00382306" w:rsidP="00382306">
      <w:pPr>
        <w:pStyle w:val="Bezproreda"/>
      </w:pPr>
    </w:p>
    <w:p w14:paraId="627E57A7" w14:textId="77777777" w:rsidR="00382306" w:rsidRDefault="00382306" w:rsidP="00382306">
      <w:pPr>
        <w:spacing w:before="400"/>
        <w:jc w:val="both"/>
        <w:rPr>
          <w:rFonts w:eastAsia="Calibri"/>
          <w:lang w:eastAsia="en-US"/>
        </w:rPr>
      </w:pPr>
      <w:r>
        <w:rPr>
          <w:rFonts w:eastAsia="Calibri"/>
          <w:lang w:eastAsia="en-US"/>
        </w:rPr>
        <w:tab/>
        <w:t>III. Osporavaju se tražbine vjerovnika II. višeg isplatnog reda:</w:t>
      </w:r>
      <w:r>
        <w:rPr>
          <w:rFonts w:eastAsia="Calibri"/>
          <w:lang w:eastAsia="en-US"/>
        </w:rPr>
        <w:tab/>
      </w:r>
    </w:p>
    <w:p w14:paraId="23F598BB" w14:textId="77777777" w:rsidR="00382306" w:rsidRDefault="00382306" w:rsidP="00382306">
      <w:pPr>
        <w:spacing w:before="400"/>
        <w:jc w:val="both"/>
        <w:rPr>
          <w:rFonts w:eastAsia="Calibri"/>
          <w:lang w:eastAsia="en-US"/>
        </w:rPr>
      </w:pPr>
    </w:p>
    <w:tbl>
      <w:tblPr>
        <w:tblW w:w="10916" w:type="dxa"/>
        <w:tblInd w:w="-743" w:type="dxa"/>
        <w:tblLayout w:type="fixed"/>
        <w:tblLook w:val="04A0" w:firstRow="1" w:lastRow="0" w:firstColumn="1" w:lastColumn="0" w:noHBand="0" w:noVBand="1"/>
      </w:tblPr>
      <w:tblGrid>
        <w:gridCol w:w="709"/>
        <w:gridCol w:w="2269"/>
        <w:gridCol w:w="1701"/>
        <w:gridCol w:w="1559"/>
        <w:gridCol w:w="1701"/>
        <w:gridCol w:w="1701"/>
        <w:gridCol w:w="1276"/>
      </w:tblGrid>
      <w:tr w:rsidR="00382306" w:rsidRPr="00AA6F25" w14:paraId="049CE514" w14:textId="77777777" w:rsidTr="00382306">
        <w:trPr>
          <w:trHeight w:val="900"/>
        </w:trPr>
        <w:tc>
          <w:tcPr>
            <w:tcW w:w="709" w:type="dxa"/>
            <w:tcBorders>
              <w:top w:val="single" w:sz="4" w:space="0" w:color="auto"/>
              <w:left w:val="single" w:sz="4" w:space="0" w:color="auto"/>
              <w:bottom w:val="single" w:sz="4" w:space="0" w:color="auto"/>
              <w:right w:val="single" w:sz="4" w:space="0" w:color="auto"/>
            </w:tcBorders>
            <w:vAlign w:val="bottom"/>
            <w:hideMark/>
          </w:tcPr>
          <w:p w14:paraId="1FF10977" w14:textId="77777777" w:rsidR="00382306" w:rsidRPr="005921AB" w:rsidRDefault="00382306" w:rsidP="00382306">
            <w:pPr>
              <w:rPr>
                <w:bCs/>
              </w:rPr>
            </w:pPr>
            <w:r w:rsidRPr="005921AB">
              <w:rPr>
                <w:bCs/>
              </w:rPr>
              <w:t>Br.</w:t>
            </w:r>
            <w:r w:rsidRPr="005921AB">
              <w:rPr>
                <w:bCs/>
              </w:rPr>
              <w:br/>
            </w:r>
            <w:proofErr w:type="spellStart"/>
            <w:r w:rsidRPr="005921AB">
              <w:rPr>
                <w:bCs/>
              </w:rPr>
              <w:t>Traž</w:t>
            </w:r>
            <w:proofErr w:type="spellEnd"/>
            <w:r w:rsidRPr="005921AB">
              <w:rPr>
                <w:bCs/>
              </w:rPr>
              <w:t>.</w:t>
            </w:r>
          </w:p>
        </w:tc>
        <w:tc>
          <w:tcPr>
            <w:tcW w:w="2269" w:type="dxa"/>
            <w:tcBorders>
              <w:top w:val="single" w:sz="4" w:space="0" w:color="auto"/>
              <w:left w:val="nil"/>
              <w:bottom w:val="single" w:sz="4" w:space="0" w:color="auto"/>
              <w:right w:val="single" w:sz="4" w:space="0" w:color="auto"/>
            </w:tcBorders>
            <w:vAlign w:val="bottom"/>
            <w:hideMark/>
          </w:tcPr>
          <w:p w14:paraId="7D04D14D" w14:textId="77777777" w:rsidR="00382306" w:rsidRPr="005921AB" w:rsidRDefault="00382306" w:rsidP="00382306">
            <w:pPr>
              <w:jc w:val="center"/>
              <w:rPr>
                <w:bCs/>
              </w:rPr>
            </w:pPr>
            <w:r w:rsidRPr="005921AB">
              <w:rPr>
                <w:bCs/>
              </w:rPr>
              <w:t>VJEROVNIK</w:t>
            </w:r>
          </w:p>
        </w:tc>
        <w:tc>
          <w:tcPr>
            <w:tcW w:w="1701" w:type="dxa"/>
            <w:tcBorders>
              <w:top w:val="single" w:sz="4" w:space="0" w:color="auto"/>
              <w:left w:val="nil"/>
              <w:bottom w:val="single" w:sz="4" w:space="0" w:color="auto"/>
              <w:right w:val="single" w:sz="4" w:space="0" w:color="auto"/>
            </w:tcBorders>
            <w:vAlign w:val="bottom"/>
            <w:hideMark/>
          </w:tcPr>
          <w:p w14:paraId="3CDE6438" w14:textId="77777777" w:rsidR="00382306" w:rsidRPr="005921AB" w:rsidRDefault="00382306" w:rsidP="00382306">
            <w:pPr>
              <w:jc w:val="center"/>
              <w:rPr>
                <w:bCs/>
              </w:rPr>
            </w:pPr>
            <w:r w:rsidRPr="005921AB">
              <w:rPr>
                <w:bCs/>
              </w:rPr>
              <w:t>Iznos prijavljene tražbine u kn</w:t>
            </w:r>
          </w:p>
        </w:tc>
        <w:tc>
          <w:tcPr>
            <w:tcW w:w="1559" w:type="dxa"/>
            <w:tcBorders>
              <w:top w:val="single" w:sz="4" w:space="0" w:color="auto"/>
              <w:left w:val="nil"/>
              <w:bottom w:val="single" w:sz="4" w:space="0" w:color="auto"/>
              <w:right w:val="single" w:sz="4" w:space="0" w:color="auto"/>
            </w:tcBorders>
            <w:vAlign w:val="bottom"/>
            <w:hideMark/>
          </w:tcPr>
          <w:p w14:paraId="3AB78BE4" w14:textId="77777777" w:rsidR="00382306" w:rsidRPr="005921AB" w:rsidRDefault="00382306" w:rsidP="00382306">
            <w:pPr>
              <w:jc w:val="center"/>
              <w:rPr>
                <w:bCs/>
              </w:rPr>
            </w:pPr>
            <w:r w:rsidRPr="005921AB">
              <w:rPr>
                <w:bCs/>
              </w:rPr>
              <w:t>pravna osnova prijavljene tražbine</w:t>
            </w:r>
          </w:p>
        </w:tc>
        <w:tc>
          <w:tcPr>
            <w:tcW w:w="1701" w:type="dxa"/>
            <w:tcBorders>
              <w:top w:val="single" w:sz="4" w:space="0" w:color="auto"/>
              <w:left w:val="nil"/>
              <w:bottom w:val="single" w:sz="4" w:space="0" w:color="auto"/>
              <w:right w:val="single" w:sz="4" w:space="0" w:color="auto"/>
            </w:tcBorders>
            <w:vAlign w:val="bottom"/>
            <w:hideMark/>
          </w:tcPr>
          <w:p w14:paraId="2E7E719C" w14:textId="77777777" w:rsidR="00382306" w:rsidRPr="005921AB" w:rsidRDefault="00382306" w:rsidP="00382306">
            <w:pPr>
              <w:jc w:val="center"/>
              <w:rPr>
                <w:bCs/>
              </w:rPr>
            </w:pPr>
            <w:r w:rsidRPr="005921AB">
              <w:rPr>
                <w:bCs/>
              </w:rPr>
              <w:t>Iznos  priznate  tražbine u kn</w:t>
            </w:r>
          </w:p>
        </w:tc>
        <w:tc>
          <w:tcPr>
            <w:tcW w:w="1701" w:type="dxa"/>
            <w:tcBorders>
              <w:top w:val="single" w:sz="4" w:space="0" w:color="auto"/>
              <w:left w:val="nil"/>
              <w:bottom w:val="single" w:sz="4" w:space="0" w:color="auto"/>
              <w:right w:val="single" w:sz="4" w:space="0" w:color="auto"/>
            </w:tcBorders>
            <w:vAlign w:val="bottom"/>
            <w:hideMark/>
          </w:tcPr>
          <w:p w14:paraId="43D947F6" w14:textId="77777777" w:rsidR="00382306" w:rsidRPr="005921AB" w:rsidRDefault="00382306" w:rsidP="00382306">
            <w:pPr>
              <w:jc w:val="center"/>
              <w:rPr>
                <w:bCs/>
              </w:rPr>
            </w:pPr>
            <w:r w:rsidRPr="005921AB">
              <w:rPr>
                <w:bCs/>
              </w:rPr>
              <w:t xml:space="preserve">Iznos osporene tražbine u kn    </w:t>
            </w:r>
          </w:p>
        </w:tc>
        <w:tc>
          <w:tcPr>
            <w:tcW w:w="1276" w:type="dxa"/>
            <w:tcBorders>
              <w:top w:val="single" w:sz="4" w:space="0" w:color="auto"/>
              <w:left w:val="nil"/>
              <w:bottom w:val="single" w:sz="4" w:space="0" w:color="auto"/>
              <w:right w:val="single" w:sz="4" w:space="0" w:color="auto"/>
            </w:tcBorders>
          </w:tcPr>
          <w:p w14:paraId="01AA7D7D" w14:textId="77777777" w:rsidR="00382306" w:rsidRPr="005921AB" w:rsidRDefault="00382306" w:rsidP="00382306">
            <w:pPr>
              <w:jc w:val="center"/>
              <w:rPr>
                <w:bCs/>
              </w:rPr>
            </w:pPr>
            <w:r w:rsidRPr="005921AB">
              <w:rPr>
                <w:bCs/>
              </w:rPr>
              <w:t>Osporavatelj</w:t>
            </w:r>
          </w:p>
        </w:tc>
      </w:tr>
      <w:tr w:rsidR="00382306" w:rsidRPr="00AA6F25" w14:paraId="075EAA41" w14:textId="77777777" w:rsidTr="00382306">
        <w:trPr>
          <w:trHeight w:val="1125"/>
        </w:trPr>
        <w:tc>
          <w:tcPr>
            <w:tcW w:w="709" w:type="dxa"/>
            <w:tcBorders>
              <w:top w:val="nil"/>
              <w:left w:val="single" w:sz="4" w:space="0" w:color="auto"/>
              <w:bottom w:val="single" w:sz="4" w:space="0" w:color="auto"/>
              <w:right w:val="single" w:sz="4" w:space="0" w:color="auto"/>
            </w:tcBorders>
            <w:vAlign w:val="bottom"/>
            <w:hideMark/>
          </w:tcPr>
          <w:p w14:paraId="120CDA61" w14:textId="77777777" w:rsidR="00382306" w:rsidRPr="00982CB4" w:rsidRDefault="00382306" w:rsidP="00382306">
            <w:pPr>
              <w:rPr>
                <w:b/>
                <w:bCs/>
              </w:rPr>
            </w:pPr>
            <w:r w:rsidRPr="00982CB4">
              <w:rPr>
                <w:b/>
                <w:bCs/>
              </w:rPr>
              <w:t>1.</w:t>
            </w:r>
          </w:p>
        </w:tc>
        <w:tc>
          <w:tcPr>
            <w:tcW w:w="2269" w:type="dxa"/>
            <w:tcBorders>
              <w:top w:val="nil"/>
              <w:left w:val="nil"/>
              <w:bottom w:val="single" w:sz="4" w:space="0" w:color="auto"/>
              <w:right w:val="single" w:sz="4" w:space="0" w:color="auto"/>
            </w:tcBorders>
            <w:vAlign w:val="bottom"/>
            <w:hideMark/>
          </w:tcPr>
          <w:p w14:paraId="122288DC" w14:textId="77777777" w:rsidR="00382306" w:rsidRPr="00982CB4" w:rsidRDefault="00382306" w:rsidP="00382306">
            <w:r w:rsidRPr="00982CB4">
              <w:t>GROING GRADNJA d.o.o.</w:t>
            </w:r>
            <w:r w:rsidRPr="00982CB4">
              <w:br/>
              <w:t>OIB: 57987922362</w:t>
            </w:r>
          </w:p>
        </w:tc>
        <w:tc>
          <w:tcPr>
            <w:tcW w:w="1701" w:type="dxa"/>
            <w:tcBorders>
              <w:top w:val="nil"/>
              <w:left w:val="single" w:sz="4" w:space="0" w:color="auto"/>
              <w:bottom w:val="single" w:sz="4" w:space="0" w:color="auto"/>
              <w:right w:val="nil"/>
            </w:tcBorders>
            <w:noWrap/>
            <w:vAlign w:val="bottom"/>
            <w:hideMark/>
          </w:tcPr>
          <w:p w14:paraId="51E90B0B" w14:textId="77777777" w:rsidR="00382306" w:rsidRPr="00982CB4" w:rsidRDefault="00382306" w:rsidP="00382306">
            <w:pPr>
              <w:jc w:val="right"/>
            </w:pPr>
            <w:r w:rsidRPr="00982CB4">
              <w:t>621.722,58</w:t>
            </w:r>
          </w:p>
        </w:tc>
        <w:tc>
          <w:tcPr>
            <w:tcW w:w="1559" w:type="dxa"/>
            <w:tcBorders>
              <w:top w:val="nil"/>
              <w:left w:val="single" w:sz="4" w:space="0" w:color="auto"/>
              <w:bottom w:val="single" w:sz="4" w:space="0" w:color="auto"/>
              <w:right w:val="single" w:sz="4" w:space="0" w:color="auto"/>
            </w:tcBorders>
            <w:vAlign w:val="bottom"/>
            <w:hideMark/>
          </w:tcPr>
          <w:p w14:paraId="74598025" w14:textId="77777777" w:rsidR="00382306" w:rsidRPr="00982CB4" w:rsidRDefault="00382306" w:rsidP="00382306">
            <w:r w:rsidRPr="00982CB4">
              <w:t>po situaciji za izvršene radove,</w:t>
            </w:r>
            <w:r w:rsidRPr="00982CB4">
              <w:br/>
              <w:t xml:space="preserve">glavnica 394.830,00 i </w:t>
            </w:r>
            <w:proofErr w:type="spellStart"/>
            <w:r w:rsidRPr="00982CB4">
              <w:t>kta</w:t>
            </w:r>
            <w:proofErr w:type="spellEnd"/>
          </w:p>
        </w:tc>
        <w:tc>
          <w:tcPr>
            <w:tcW w:w="1701" w:type="dxa"/>
            <w:tcBorders>
              <w:top w:val="nil"/>
              <w:left w:val="nil"/>
              <w:bottom w:val="single" w:sz="4" w:space="0" w:color="auto"/>
              <w:right w:val="single" w:sz="4" w:space="0" w:color="auto"/>
            </w:tcBorders>
            <w:noWrap/>
            <w:vAlign w:val="bottom"/>
            <w:hideMark/>
          </w:tcPr>
          <w:p w14:paraId="2895F731"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vAlign w:val="bottom"/>
          </w:tcPr>
          <w:p w14:paraId="1C38CE12" w14:textId="77777777" w:rsidR="00382306" w:rsidRPr="00AA6F25" w:rsidRDefault="00382306" w:rsidP="00382306">
            <w:r>
              <w:t xml:space="preserve">621.722,58 </w:t>
            </w:r>
          </w:p>
        </w:tc>
        <w:tc>
          <w:tcPr>
            <w:tcW w:w="1276" w:type="dxa"/>
            <w:tcBorders>
              <w:top w:val="nil"/>
              <w:left w:val="nil"/>
              <w:bottom w:val="single" w:sz="4" w:space="0" w:color="auto"/>
              <w:right w:val="single" w:sz="4" w:space="0" w:color="auto"/>
            </w:tcBorders>
          </w:tcPr>
          <w:p w14:paraId="4A465604" w14:textId="77777777" w:rsidR="00382306" w:rsidRPr="00AA6F25" w:rsidRDefault="00382306" w:rsidP="00382306">
            <w:r>
              <w:t>Stečajni upravitelj</w:t>
            </w:r>
          </w:p>
        </w:tc>
      </w:tr>
      <w:tr w:rsidR="00382306" w:rsidRPr="00AA6F25" w14:paraId="4DC4BB5E" w14:textId="77777777" w:rsidTr="008A1A4B">
        <w:trPr>
          <w:trHeight w:val="141"/>
        </w:trPr>
        <w:tc>
          <w:tcPr>
            <w:tcW w:w="709" w:type="dxa"/>
            <w:tcBorders>
              <w:top w:val="nil"/>
              <w:left w:val="single" w:sz="4" w:space="0" w:color="auto"/>
              <w:bottom w:val="single" w:sz="4" w:space="0" w:color="auto"/>
              <w:right w:val="single" w:sz="4" w:space="0" w:color="auto"/>
            </w:tcBorders>
            <w:vAlign w:val="bottom"/>
            <w:hideMark/>
          </w:tcPr>
          <w:p w14:paraId="55B62813" w14:textId="77777777" w:rsidR="00382306" w:rsidRPr="00982CB4" w:rsidRDefault="00924C05" w:rsidP="00382306">
            <w:pPr>
              <w:rPr>
                <w:b/>
                <w:bCs/>
              </w:rPr>
            </w:pPr>
            <w:r>
              <w:rPr>
                <w:b/>
                <w:bCs/>
              </w:rPr>
              <w:t>2</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482C3E0A" w14:textId="77777777" w:rsidR="00382306" w:rsidRPr="00982CB4" w:rsidRDefault="00382306" w:rsidP="00382306">
            <w:r w:rsidRPr="00982CB4">
              <w:t xml:space="preserve">MONTER PROJEKT d.o.o. u </w:t>
            </w:r>
            <w:proofErr w:type="spellStart"/>
            <w:r w:rsidRPr="00982CB4">
              <w:t>stečaju;OIB</w:t>
            </w:r>
            <w:proofErr w:type="spellEnd"/>
            <w:r w:rsidRPr="00982CB4">
              <w:t>: 02734084556</w:t>
            </w:r>
          </w:p>
        </w:tc>
        <w:tc>
          <w:tcPr>
            <w:tcW w:w="1701" w:type="dxa"/>
            <w:tcBorders>
              <w:top w:val="nil"/>
              <w:left w:val="single" w:sz="4" w:space="0" w:color="auto"/>
              <w:bottom w:val="single" w:sz="4" w:space="0" w:color="auto"/>
              <w:right w:val="nil"/>
            </w:tcBorders>
            <w:noWrap/>
            <w:vAlign w:val="bottom"/>
            <w:hideMark/>
          </w:tcPr>
          <w:p w14:paraId="6454D701" w14:textId="77777777" w:rsidR="00382306" w:rsidRPr="00982CB4" w:rsidRDefault="00382306" w:rsidP="00382306">
            <w:pPr>
              <w:jc w:val="right"/>
            </w:pPr>
            <w:r w:rsidRPr="00982CB4">
              <w:t>4.264.611,51</w:t>
            </w:r>
          </w:p>
        </w:tc>
        <w:tc>
          <w:tcPr>
            <w:tcW w:w="1559" w:type="dxa"/>
            <w:tcBorders>
              <w:top w:val="nil"/>
              <w:left w:val="single" w:sz="4" w:space="0" w:color="auto"/>
              <w:bottom w:val="single" w:sz="4" w:space="0" w:color="auto"/>
              <w:right w:val="single" w:sz="4" w:space="0" w:color="auto"/>
            </w:tcBorders>
            <w:vAlign w:val="bottom"/>
            <w:hideMark/>
          </w:tcPr>
          <w:p w14:paraId="25C9253F" w14:textId="77777777" w:rsidR="00382306" w:rsidRPr="00982CB4" w:rsidRDefault="00382306" w:rsidP="00382306">
            <w:r w:rsidRPr="00982CB4">
              <w:t xml:space="preserve">po okončanoj situaciji za izvršene radove  2.100.747,22 ; depozit jamstvo 1.148.432,60; obračunate kamate 988.556,69i trošak </w:t>
            </w:r>
            <w:proofErr w:type="spellStart"/>
            <w:r w:rsidRPr="00982CB4">
              <w:t>ovr</w:t>
            </w:r>
            <w:proofErr w:type="spellEnd"/>
            <w:r w:rsidRPr="00982CB4">
              <w:t xml:space="preserve"> postupka 26.375,00 i trošak prijave 500,00kn</w:t>
            </w:r>
          </w:p>
        </w:tc>
        <w:tc>
          <w:tcPr>
            <w:tcW w:w="1701" w:type="dxa"/>
            <w:tcBorders>
              <w:top w:val="nil"/>
              <w:left w:val="nil"/>
              <w:bottom w:val="single" w:sz="4" w:space="0" w:color="auto"/>
              <w:right w:val="single" w:sz="4" w:space="0" w:color="auto"/>
            </w:tcBorders>
            <w:noWrap/>
            <w:vAlign w:val="bottom"/>
            <w:hideMark/>
          </w:tcPr>
          <w:p w14:paraId="30A69A3C"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0277BA0E" w14:textId="77777777" w:rsidR="00382306" w:rsidRDefault="00382306" w:rsidP="00382306"/>
          <w:p w14:paraId="46295EC9" w14:textId="77777777" w:rsidR="00382306" w:rsidRDefault="00382306" w:rsidP="00382306"/>
          <w:p w14:paraId="3C262B99" w14:textId="77777777" w:rsidR="00382306" w:rsidRDefault="00382306" w:rsidP="00382306"/>
          <w:p w14:paraId="1F63709D" w14:textId="77777777" w:rsidR="00382306" w:rsidRDefault="00382306" w:rsidP="00382306">
            <w:r>
              <w:t>1.310.250,25 +500,00</w:t>
            </w:r>
          </w:p>
          <w:p w14:paraId="44E3FD51" w14:textId="77777777" w:rsidR="00382306" w:rsidRDefault="00382306" w:rsidP="00382306"/>
          <w:p w14:paraId="7979F4CC" w14:textId="77777777" w:rsidR="00382306" w:rsidRDefault="00382306" w:rsidP="00382306"/>
          <w:p w14:paraId="56B13749" w14:textId="77777777" w:rsidR="00382306" w:rsidRDefault="00382306" w:rsidP="00382306"/>
          <w:p w14:paraId="67A2CB0D" w14:textId="77777777" w:rsidR="00382306" w:rsidRDefault="00382306" w:rsidP="00382306">
            <w:r>
              <w:t>2.954.361,26</w:t>
            </w:r>
          </w:p>
          <w:p w14:paraId="6B54A243" w14:textId="77777777" w:rsidR="00382306" w:rsidRPr="00AA6F25" w:rsidRDefault="00382306" w:rsidP="00382306"/>
        </w:tc>
        <w:tc>
          <w:tcPr>
            <w:tcW w:w="1276" w:type="dxa"/>
            <w:tcBorders>
              <w:top w:val="nil"/>
              <w:left w:val="nil"/>
              <w:bottom w:val="single" w:sz="4" w:space="0" w:color="auto"/>
              <w:right w:val="single" w:sz="4" w:space="0" w:color="auto"/>
            </w:tcBorders>
          </w:tcPr>
          <w:p w14:paraId="28E1DDCD" w14:textId="77777777" w:rsidR="00382306" w:rsidRDefault="00382306" w:rsidP="00382306"/>
          <w:p w14:paraId="7C06C5E1" w14:textId="77777777" w:rsidR="00382306" w:rsidRDefault="00382306" w:rsidP="00382306"/>
          <w:p w14:paraId="2AE242B9" w14:textId="77777777" w:rsidR="00382306" w:rsidRDefault="00382306" w:rsidP="00382306"/>
          <w:p w14:paraId="452681F5" w14:textId="77777777" w:rsidR="004C5FAE" w:rsidRDefault="004C5FAE" w:rsidP="00382306"/>
          <w:p w14:paraId="71546A2B" w14:textId="77777777" w:rsidR="004C5FAE" w:rsidRDefault="004C5FAE" w:rsidP="00382306"/>
          <w:p w14:paraId="4E79EF7A" w14:textId="77777777" w:rsidR="00382306" w:rsidRDefault="00382306" w:rsidP="00382306"/>
          <w:p w14:paraId="36E4FEE7" w14:textId="77777777" w:rsidR="00382306" w:rsidRDefault="00382306" w:rsidP="00382306"/>
          <w:p w14:paraId="0A13A6C2" w14:textId="77777777" w:rsidR="00382306" w:rsidRDefault="00382306" w:rsidP="00382306"/>
          <w:p w14:paraId="2EF114DA" w14:textId="77777777" w:rsidR="004C5FAE" w:rsidRDefault="004C5FAE" w:rsidP="00382306"/>
          <w:p w14:paraId="71B9C7C2" w14:textId="77777777" w:rsidR="004C5FAE" w:rsidRDefault="004C5FAE" w:rsidP="00382306"/>
          <w:p w14:paraId="7F315223" w14:textId="77777777" w:rsidR="004C5FAE" w:rsidRDefault="004C5FAE" w:rsidP="00382306"/>
          <w:p w14:paraId="222901E0" w14:textId="77777777" w:rsidR="004C5FAE" w:rsidRDefault="004C5FAE" w:rsidP="00382306"/>
          <w:p w14:paraId="1A39BD47" w14:textId="77777777" w:rsidR="004C5FAE" w:rsidRDefault="004C5FAE" w:rsidP="004C5FAE"/>
          <w:p w14:paraId="341F0A89" w14:textId="77777777" w:rsidR="004C5FAE" w:rsidRDefault="004C5FAE" w:rsidP="004C5FAE">
            <w:r>
              <w:t xml:space="preserve">Stečajni upravitelj </w:t>
            </w:r>
          </w:p>
          <w:p w14:paraId="25E3F706" w14:textId="77777777" w:rsidR="004C5FAE" w:rsidRDefault="004C5FAE" w:rsidP="00382306"/>
          <w:p w14:paraId="35885F12" w14:textId="77777777" w:rsidR="004C5FAE" w:rsidRDefault="004C5FAE" w:rsidP="00382306"/>
          <w:p w14:paraId="4BB410BA" w14:textId="77777777" w:rsidR="00382306" w:rsidRDefault="00382306" w:rsidP="00382306">
            <w:r>
              <w:t xml:space="preserve">vjerovnik Tomislav </w:t>
            </w:r>
            <w:proofErr w:type="spellStart"/>
            <w:r>
              <w:t>Baus</w:t>
            </w:r>
            <w:proofErr w:type="spellEnd"/>
          </w:p>
          <w:p w14:paraId="55F28B95" w14:textId="77777777" w:rsidR="00382306" w:rsidRDefault="00382306" w:rsidP="00382306"/>
          <w:p w14:paraId="54E1AF11" w14:textId="77777777" w:rsidR="00382306" w:rsidRDefault="00382306" w:rsidP="00382306"/>
          <w:p w14:paraId="7105F424" w14:textId="77777777" w:rsidR="00382306" w:rsidRDefault="00382306" w:rsidP="00382306"/>
          <w:p w14:paraId="0C740889" w14:textId="77777777" w:rsidR="00382306" w:rsidRDefault="00382306" w:rsidP="00382306"/>
          <w:p w14:paraId="5A782232" w14:textId="77777777" w:rsidR="00382306" w:rsidRPr="00AA6F25" w:rsidRDefault="00382306" w:rsidP="00382306"/>
        </w:tc>
      </w:tr>
      <w:tr w:rsidR="00382306" w:rsidRPr="00AA6F25" w14:paraId="608152E7" w14:textId="77777777" w:rsidTr="00382306">
        <w:trPr>
          <w:trHeight w:val="1845"/>
        </w:trPr>
        <w:tc>
          <w:tcPr>
            <w:tcW w:w="709" w:type="dxa"/>
            <w:tcBorders>
              <w:top w:val="nil"/>
              <w:left w:val="single" w:sz="4" w:space="0" w:color="auto"/>
              <w:bottom w:val="single" w:sz="4" w:space="0" w:color="auto"/>
              <w:right w:val="single" w:sz="4" w:space="0" w:color="auto"/>
            </w:tcBorders>
            <w:vAlign w:val="bottom"/>
            <w:hideMark/>
          </w:tcPr>
          <w:p w14:paraId="0F54F1DF" w14:textId="77777777" w:rsidR="00382306" w:rsidRPr="00982CB4" w:rsidRDefault="00924C05" w:rsidP="00382306">
            <w:pPr>
              <w:rPr>
                <w:b/>
                <w:bCs/>
              </w:rPr>
            </w:pPr>
            <w:r>
              <w:rPr>
                <w:b/>
                <w:bCs/>
              </w:rPr>
              <w:lastRenderedPageBreak/>
              <w:t>3</w:t>
            </w:r>
            <w:r w:rsidR="00382306" w:rsidRPr="00982CB4">
              <w:rPr>
                <w:b/>
                <w:bCs/>
              </w:rPr>
              <w:t xml:space="preserve">. </w:t>
            </w:r>
          </w:p>
        </w:tc>
        <w:tc>
          <w:tcPr>
            <w:tcW w:w="2269" w:type="dxa"/>
            <w:tcBorders>
              <w:top w:val="nil"/>
              <w:left w:val="nil"/>
              <w:bottom w:val="single" w:sz="4" w:space="0" w:color="auto"/>
              <w:right w:val="single" w:sz="4" w:space="0" w:color="auto"/>
            </w:tcBorders>
            <w:vAlign w:val="bottom"/>
            <w:hideMark/>
          </w:tcPr>
          <w:p w14:paraId="48CFC0FE" w14:textId="77777777" w:rsidR="00382306" w:rsidRPr="00982CB4" w:rsidRDefault="00382306" w:rsidP="00382306">
            <w:r w:rsidRPr="00982CB4">
              <w:t>POINT INŽENJERING d.o.o.</w:t>
            </w:r>
            <w:r w:rsidRPr="00982CB4">
              <w:br/>
              <w:t xml:space="preserve">u stečaju, po </w:t>
            </w:r>
            <w:proofErr w:type="spellStart"/>
            <w:r w:rsidRPr="00982CB4">
              <w:t>steč.up</w:t>
            </w:r>
            <w:proofErr w:type="spellEnd"/>
            <w:r w:rsidRPr="00982CB4">
              <w:t>. M</w:t>
            </w:r>
            <w:r>
              <w:t xml:space="preserve">irku </w:t>
            </w:r>
            <w:proofErr w:type="spellStart"/>
            <w:r>
              <w:t>Kozina</w:t>
            </w:r>
            <w:r w:rsidRPr="00982CB4">
              <w:t>,OIB</w:t>
            </w:r>
            <w:proofErr w:type="spellEnd"/>
            <w:r w:rsidRPr="00982CB4">
              <w:t>: 13173333120</w:t>
            </w:r>
          </w:p>
        </w:tc>
        <w:tc>
          <w:tcPr>
            <w:tcW w:w="1701" w:type="dxa"/>
            <w:tcBorders>
              <w:top w:val="nil"/>
              <w:left w:val="single" w:sz="4" w:space="0" w:color="auto"/>
              <w:bottom w:val="single" w:sz="4" w:space="0" w:color="auto"/>
              <w:right w:val="nil"/>
            </w:tcBorders>
            <w:noWrap/>
            <w:vAlign w:val="bottom"/>
            <w:hideMark/>
          </w:tcPr>
          <w:p w14:paraId="652BA6F7" w14:textId="77777777" w:rsidR="00382306" w:rsidRPr="00982CB4" w:rsidRDefault="00382306" w:rsidP="00382306">
            <w:pPr>
              <w:jc w:val="right"/>
            </w:pPr>
            <w:r w:rsidRPr="00982CB4">
              <w:t>31.672.902,47</w:t>
            </w:r>
          </w:p>
        </w:tc>
        <w:tc>
          <w:tcPr>
            <w:tcW w:w="1559" w:type="dxa"/>
            <w:tcBorders>
              <w:top w:val="nil"/>
              <w:left w:val="single" w:sz="4" w:space="0" w:color="auto"/>
              <w:bottom w:val="single" w:sz="4" w:space="0" w:color="auto"/>
              <w:right w:val="single" w:sz="4" w:space="0" w:color="auto"/>
            </w:tcBorders>
            <w:vAlign w:val="bottom"/>
            <w:hideMark/>
          </w:tcPr>
          <w:p w14:paraId="56B131A3" w14:textId="77777777" w:rsidR="00382306" w:rsidRPr="00982CB4" w:rsidRDefault="00382306" w:rsidP="00382306">
            <w:r w:rsidRPr="00982CB4">
              <w:t>Ug</w:t>
            </w:r>
            <w:r w:rsidR="004C5FAE">
              <w:t>o</w:t>
            </w:r>
            <w:r w:rsidRPr="00982CB4">
              <w:t xml:space="preserve">vor </w:t>
            </w:r>
            <w:proofErr w:type="spellStart"/>
            <w:r w:rsidRPr="00982CB4">
              <w:t>građenj:glavnica</w:t>
            </w:r>
            <w:proofErr w:type="spellEnd"/>
            <w:r w:rsidRPr="00982CB4">
              <w:t xml:space="preserve"> </w:t>
            </w:r>
            <w:r w:rsidRPr="00982CB4">
              <w:br/>
              <w:t xml:space="preserve">10.490.000,00 i kamata </w:t>
            </w:r>
            <w:r w:rsidRPr="00982CB4">
              <w:br/>
              <w:t xml:space="preserve"> 21.182.902,47 od 13.lipnja 2002.g.</w:t>
            </w:r>
            <w:r w:rsidRPr="00982CB4">
              <w:br/>
              <w:t xml:space="preserve">presuda P-1020/09. predmet na VTS </w:t>
            </w:r>
            <w:proofErr w:type="spellStart"/>
            <w:r w:rsidRPr="00982CB4">
              <w:t>br</w:t>
            </w:r>
            <w:proofErr w:type="spellEnd"/>
            <w:r w:rsidRPr="00982CB4">
              <w:t>: Pž-446/13. Postoji i usklađenosti salda od 03.10.2008.</w:t>
            </w:r>
          </w:p>
        </w:tc>
        <w:tc>
          <w:tcPr>
            <w:tcW w:w="1701" w:type="dxa"/>
            <w:tcBorders>
              <w:top w:val="nil"/>
              <w:left w:val="nil"/>
              <w:bottom w:val="single" w:sz="4" w:space="0" w:color="auto"/>
              <w:right w:val="single" w:sz="4" w:space="0" w:color="auto"/>
            </w:tcBorders>
            <w:noWrap/>
            <w:vAlign w:val="bottom"/>
            <w:hideMark/>
          </w:tcPr>
          <w:p w14:paraId="66CA273C"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tcPr>
          <w:p w14:paraId="74500DA6" w14:textId="77777777" w:rsidR="00382306" w:rsidRPr="00ED14B2" w:rsidRDefault="00382306" w:rsidP="00382306">
            <w:r w:rsidRPr="00ED14B2">
              <w:t>31.672.902,47</w:t>
            </w:r>
          </w:p>
        </w:tc>
        <w:tc>
          <w:tcPr>
            <w:tcW w:w="1276" w:type="dxa"/>
            <w:tcBorders>
              <w:top w:val="nil"/>
              <w:left w:val="nil"/>
              <w:bottom w:val="single" w:sz="4" w:space="0" w:color="auto"/>
              <w:right w:val="single" w:sz="4" w:space="0" w:color="auto"/>
            </w:tcBorders>
          </w:tcPr>
          <w:p w14:paraId="3E2885E0" w14:textId="77777777" w:rsidR="00382306" w:rsidRDefault="00382306" w:rsidP="00382306"/>
          <w:p w14:paraId="33A4C3DC" w14:textId="77777777" w:rsidR="00382306" w:rsidRDefault="00382306" w:rsidP="00382306"/>
          <w:p w14:paraId="52FA8E76" w14:textId="77777777" w:rsidR="00382306" w:rsidRDefault="00382306" w:rsidP="00382306"/>
          <w:p w14:paraId="71381FE7" w14:textId="77777777" w:rsidR="00382306" w:rsidRDefault="00382306" w:rsidP="00382306"/>
          <w:p w14:paraId="112CD55C" w14:textId="77777777" w:rsidR="00382306" w:rsidRDefault="00382306" w:rsidP="00382306"/>
          <w:p w14:paraId="0001E864" w14:textId="77777777" w:rsidR="00382306" w:rsidRDefault="00382306" w:rsidP="00382306"/>
          <w:p w14:paraId="643D001E" w14:textId="77777777" w:rsidR="00382306" w:rsidRDefault="00382306" w:rsidP="00382306"/>
          <w:p w14:paraId="133A7D28" w14:textId="77777777" w:rsidR="00382306" w:rsidRDefault="00382306" w:rsidP="00382306"/>
          <w:p w14:paraId="45E02B57" w14:textId="77777777" w:rsidR="00382306" w:rsidRDefault="00382306" w:rsidP="00382306"/>
          <w:p w14:paraId="43EB9135" w14:textId="77777777" w:rsidR="00382306" w:rsidRDefault="00382306" w:rsidP="00382306"/>
          <w:p w14:paraId="3F2E679C" w14:textId="77777777" w:rsidR="00382306" w:rsidRDefault="00382306" w:rsidP="00382306"/>
          <w:p w14:paraId="72499ED7" w14:textId="77777777" w:rsidR="00382306" w:rsidRDefault="00382306" w:rsidP="00382306"/>
          <w:p w14:paraId="0D5F8FC6" w14:textId="77777777" w:rsidR="00382306" w:rsidRDefault="00382306" w:rsidP="00382306"/>
          <w:p w14:paraId="261B678A" w14:textId="77777777" w:rsidR="00382306" w:rsidRDefault="00382306" w:rsidP="00382306"/>
          <w:p w14:paraId="045FCCFD" w14:textId="77777777" w:rsidR="004C5FAE" w:rsidRDefault="004C5FAE" w:rsidP="00382306"/>
          <w:p w14:paraId="6A47ADB2" w14:textId="77777777" w:rsidR="004C5FAE" w:rsidRDefault="004C5FAE" w:rsidP="00382306"/>
          <w:p w14:paraId="5ADF70CF" w14:textId="77777777" w:rsidR="00382306" w:rsidRDefault="00382306" w:rsidP="00382306">
            <w:r>
              <w:t xml:space="preserve">Stečajni </w:t>
            </w:r>
          </w:p>
          <w:p w14:paraId="48F7ABA9" w14:textId="77777777" w:rsidR="00382306" w:rsidRPr="00AA6F25" w:rsidRDefault="00382306" w:rsidP="00382306">
            <w:r>
              <w:t>upravitelj</w:t>
            </w:r>
          </w:p>
        </w:tc>
      </w:tr>
      <w:tr w:rsidR="00382306" w:rsidRPr="00AA6F25" w14:paraId="3D733F13" w14:textId="77777777" w:rsidTr="00382306">
        <w:trPr>
          <w:trHeight w:val="1425"/>
        </w:trPr>
        <w:tc>
          <w:tcPr>
            <w:tcW w:w="709" w:type="dxa"/>
            <w:tcBorders>
              <w:top w:val="nil"/>
              <w:left w:val="single" w:sz="4" w:space="0" w:color="auto"/>
              <w:bottom w:val="single" w:sz="4" w:space="0" w:color="auto"/>
              <w:right w:val="single" w:sz="4" w:space="0" w:color="auto"/>
            </w:tcBorders>
            <w:vAlign w:val="bottom"/>
            <w:hideMark/>
          </w:tcPr>
          <w:p w14:paraId="5C563FF5" w14:textId="77777777" w:rsidR="00382306" w:rsidRPr="00982CB4" w:rsidRDefault="00924C05" w:rsidP="00382306">
            <w:pPr>
              <w:rPr>
                <w:b/>
                <w:bCs/>
              </w:rPr>
            </w:pPr>
            <w:r>
              <w:rPr>
                <w:b/>
                <w:bCs/>
              </w:rPr>
              <w:t>4</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73E08440" w14:textId="77777777" w:rsidR="00382306" w:rsidRPr="00982CB4" w:rsidRDefault="00382306" w:rsidP="00382306">
            <w:r w:rsidRPr="00982CB4">
              <w:t>BERICA d.o.o.; OIB: 17971252479</w:t>
            </w:r>
          </w:p>
        </w:tc>
        <w:tc>
          <w:tcPr>
            <w:tcW w:w="1701" w:type="dxa"/>
            <w:tcBorders>
              <w:top w:val="nil"/>
              <w:left w:val="single" w:sz="4" w:space="0" w:color="auto"/>
              <w:bottom w:val="single" w:sz="4" w:space="0" w:color="auto"/>
              <w:right w:val="nil"/>
            </w:tcBorders>
            <w:noWrap/>
            <w:vAlign w:val="bottom"/>
            <w:hideMark/>
          </w:tcPr>
          <w:p w14:paraId="073E7AD2" w14:textId="77777777" w:rsidR="00382306" w:rsidRPr="00982CB4" w:rsidRDefault="00382306" w:rsidP="00382306">
            <w:pPr>
              <w:jc w:val="right"/>
            </w:pPr>
            <w:r w:rsidRPr="00982CB4">
              <w:t>589.835,53</w:t>
            </w:r>
          </w:p>
        </w:tc>
        <w:tc>
          <w:tcPr>
            <w:tcW w:w="1559" w:type="dxa"/>
            <w:tcBorders>
              <w:top w:val="nil"/>
              <w:left w:val="single" w:sz="4" w:space="0" w:color="auto"/>
              <w:bottom w:val="single" w:sz="4" w:space="0" w:color="auto"/>
              <w:right w:val="single" w:sz="4" w:space="0" w:color="auto"/>
            </w:tcBorders>
            <w:vAlign w:val="bottom"/>
            <w:hideMark/>
          </w:tcPr>
          <w:p w14:paraId="02FA8F9A" w14:textId="77777777" w:rsidR="00382306" w:rsidRPr="00982CB4" w:rsidRDefault="00382306" w:rsidP="00382306">
            <w:r w:rsidRPr="00982CB4">
              <w:t>glavnica  421.311,09 kn po računubr.18</w:t>
            </w:r>
            <w:r w:rsidRPr="00982CB4">
              <w:br/>
              <w:t xml:space="preserve">za predujam i </w:t>
            </w:r>
            <w:proofErr w:type="spellStart"/>
            <w:r w:rsidRPr="00982CB4">
              <w:t>kta</w:t>
            </w:r>
            <w:proofErr w:type="spellEnd"/>
            <w:r w:rsidRPr="00982CB4">
              <w:t xml:space="preserve"> 168.524,44 za stan br.29 koji je predan a </w:t>
            </w:r>
            <w:proofErr w:type="spellStart"/>
            <w:r w:rsidRPr="00982CB4">
              <w:t>Ug</w:t>
            </w:r>
            <w:proofErr w:type="spellEnd"/>
            <w:r w:rsidRPr="00982CB4">
              <w:t xml:space="preserve"> do danas nije potpisan i u Z.K je imovina A.S.</w:t>
            </w:r>
          </w:p>
        </w:tc>
        <w:tc>
          <w:tcPr>
            <w:tcW w:w="1701" w:type="dxa"/>
            <w:tcBorders>
              <w:top w:val="nil"/>
              <w:left w:val="nil"/>
              <w:bottom w:val="single" w:sz="4" w:space="0" w:color="auto"/>
              <w:right w:val="single" w:sz="4" w:space="0" w:color="auto"/>
            </w:tcBorders>
            <w:vAlign w:val="bottom"/>
            <w:hideMark/>
          </w:tcPr>
          <w:p w14:paraId="6163BB18"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4A0D71BF" w14:textId="77777777" w:rsidR="00382306" w:rsidRPr="00AA6F25" w:rsidRDefault="00382306" w:rsidP="00382306">
            <w:r w:rsidRPr="00982CB4">
              <w:t>589.835,53</w:t>
            </w:r>
          </w:p>
        </w:tc>
        <w:tc>
          <w:tcPr>
            <w:tcW w:w="1276" w:type="dxa"/>
            <w:tcBorders>
              <w:top w:val="nil"/>
              <w:left w:val="nil"/>
              <w:bottom w:val="single" w:sz="4" w:space="0" w:color="auto"/>
              <w:right w:val="single" w:sz="4" w:space="0" w:color="auto"/>
            </w:tcBorders>
          </w:tcPr>
          <w:p w14:paraId="00D177B2" w14:textId="77777777" w:rsidR="00382306" w:rsidRDefault="00382306" w:rsidP="00382306"/>
          <w:p w14:paraId="7EE989D4" w14:textId="77777777" w:rsidR="00382306" w:rsidRDefault="00382306" w:rsidP="00382306"/>
          <w:p w14:paraId="605983A0" w14:textId="77777777" w:rsidR="00382306" w:rsidRDefault="00382306" w:rsidP="00382306"/>
          <w:p w14:paraId="651B6F02" w14:textId="77777777" w:rsidR="00382306" w:rsidRDefault="00382306" w:rsidP="00382306"/>
          <w:p w14:paraId="687E906B" w14:textId="77777777" w:rsidR="00382306" w:rsidRDefault="00382306" w:rsidP="00382306"/>
          <w:p w14:paraId="5A7739E7" w14:textId="77777777" w:rsidR="00382306" w:rsidRDefault="00382306" w:rsidP="00382306"/>
          <w:p w14:paraId="2AF53560" w14:textId="77777777" w:rsidR="00382306" w:rsidRDefault="00382306" w:rsidP="00382306"/>
          <w:p w14:paraId="1C0D7147" w14:textId="77777777" w:rsidR="00382306" w:rsidRDefault="00382306" w:rsidP="00382306"/>
          <w:p w14:paraId="4ABF7C9F" w14:textId="77777777" w:rsidR="00382306" w:rsidRDefault="00382306" w:rsidP="00382306"/>
          <w:p w14:paraId="2F1CB2B5" w14:textId="77777777" w:rsidR="004C5FAE" w:rsidRDefault="004C5FAE" w:rsidP="00382306"/>
          <w:p w14:paraId="7B00A683" w14:textId="77777777" w:rsidR="004C5FAE" w:rsidRDefault="004C5FAE" w:rsidP="00382306"/>
          <w:p w14:paraId="6300EAD8" w14:textId="77777777" w:rsidR="004C5FAE" w:rsidRDefault="004C5FAE" w:rsidP="00382306"/>
          <w:p w14:paraId="353E5908" w14:textId="77777777" w:rsidR="00382306" w:rsidRDefault="00382306" w:rsidP="00382306">
            <w:r>
              <w:t>Stečajni</w:t>
            </w:r>
          </w:p>
          <w:p w14:paraId="33EA4559" w14:textId="77777777" w:rsidR="00382306" w:rsidRPr="00AA6F25" w:rsidRDefault="00382306" w:rsidP="00382306">
            <w:r>
              <w:t>upravitelj</w:t>
            </w:r>
          </w:p>
        </w:tc>
      </w:tr>
      <w:tr w:rsidR="00382306" w:rsidRPr="00AA6F25" w14:paraId="4AA179F4" w14:textId="77777777" w:rsidTr="00382306">
        <w:trPr>
          <w:trHeight w:val="1575"/>
        </w:trPr>
        <w:tc>
          <w:tcPr>
            <w:tcW w:w="709" w:type="dxa"/>
            <w:tcBorders>
              <w:top w:val="nil"/>
              <w:left w:val="single" w:sz="4" w:space="0" w:color="auto"/>
              <w:bottom w:val="single" w:sz="4" w:space="0" w:color="auto"/>
              <w:right w:val="single" w:sz="4" w:space="0" w:color="auto"/>
            </w:tcBorders>
            <w:vAlign w:val="bottom"/>
            <w:hideMark/>
          </w:tcPr>
          <w:p w14:paraId="09478A48" w14:textId="77777777" w:rsidR="00382306" w:rsidRPr="00982CB4" w:rsidRDefault="00924C05" w:rsidP="00382306">
            <w:pPr>
              <w:rPr>
                <w:b/>
                <w:bCs/>
              </w:rPr>
            </w:pPr>
            <w:r>
              <w:rPr>
                <w:b/>
                <w:bCs/>
              </w:rPr>
              <w:t>5</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18909F7C" w14:textId="77777777" w:rsidR="00382306" w:rsidRPr="00982CB4" w:rsidRDefault="00382306" w:rsidP="00382306">
            <w:r w:rsidRPr="00982CB4">
              <w:t xml:space="preserve">ORBIS HOLDING </w:t>
            </w:r>
            <w:proofErr w:type="spellStart"/>
            <w:r w:rsidRPr="00982CB4">
              <w:t>d.o.o.Zagreb</w:t>
            </w:r>
            <w:proofErr w:type="spellEnd"/>
            <w:r w:rsidRPr="00982CB4">
              <w:t>, OIB: 18315544469</w:t>
            </w:r>
          </w:p>
        </w:tc>
        <w:tc>
          <w:tcPr>
            <w:tcW w:w="1701" w:type="dxa"/>
            <w:tcBorders>
              <w:top w:val="nil"/>
              <w:left w:val="single" w:sz="4" w:space="0" w:color="auto"/>
              <w:bottom w:val="single" w:sz="4" w:space="0" w:color="auto"/>
              <w:right w:val="nil"/>
            </w:tcBorders>
            <w:noWrap/>
            <w:vAlign w:val="bottom"/>
            <w:hideMark/>
          </w:tcPr>
          <w:p w14:paraId="7F431BC7" w14:textId="77777777" w:rsidR="00382306" w:rsidRPr="00982CB4" w:rsidRDefault="00382306" w:rsidP="00382306">
            <w:pPr>
              <w:jc w:val="right"/>
            </w:pPr>
            <w:r w:rsidRPr="00982CB4">
              <w:t>14.801.494,84</w:t>
            </w:r>
          </w:p>
        </w:tc>
        <w:tc>
          <w:tcPr>
            <w:tcW w:w="1559" w:type="dxa"/>
            <w:tcBorders>
              <w:top w:val="nil"/>
              <w:left w:val="single" w:sz="4" w:space="0" w:color="auto"/>
              <w:bottom w:val="single" w:sz="4" w:space="0" w:color="auto"/>
              <w:right w:val="single" w:sz="4" w:space="0" w:color="auto"/>
            </w:tcBorders>
            <w:vAlign w:val="bottom"/>
            <w:hideMark/>
          </w:tcPr>
          <w:p w14:paraId="4C8DA94A" w14:textId="77777777" w:rsidR="00382306" w:rsidRPr="00982CB4" w:rsidRDefault="00382306" w:rsidP="00382306">
            <w:r w:rsidRPr="00982CB4">
              <w:t xml:space="preserve">Dug po </w:t>
            </w:r>
            <w:proofErr w:type="spellStart"/>
            <w:r w:rsidRPr="00982CB4">
              <w:t>ispost.situacijama</w:t>
            </w:r>
            <w:proofErr w:type="spellEnd"/>
            <w:r w:rsidRPr="00982CB4">
              <w:br/>
              <w:t xml:space="preserve">6.316.830,61kn, </w:t>
            </w:r>
            <w:proofErr w:type="spellStart"/>
            <w:r w:rsidRPr="00982CB4">
              <w:t>obrač.kamata</w:t>
            </w:r>
            <w:proofErr w:type="spellEnd"/>
            <w:r w:rsidRPr="00982CB4">
              <w:t xml:space="preserve"> do 31.03/2009.u iznosu od 2.953.745,98 i </w:t>
            </w:r>
            <w:proofErr w:type="spellStart"/>
            <w:r w:rsidRPr="00982CB4">
              <w:t>kta</w:t>
            </w:r>
            <w:proofErr w:type="spellEnd"/>
            <w:r w:rsidRPr="00982CB4">
              <w:t xml:space="preserve"> od 1.04/2009. do 08.06.2015.u </w:t>
            </w:r>
            <w:r w:rsidRPr="00982CB4">
              <w:lastRenderedPageBreak/>
              <w:t>iznosu od 5,530.918,25</w:t>
            </w:r>
          </w:p>
        </w:tc>
        <w:tc>
          <w:tcPr>
            <w:tcW w:w="1701" w:type="dxa"/>
            <w:tcBorders>
              <w:top w:val="nil"/>
              <w:left w:val="nil"/>
              <w:bottom w:val="single" w:sz="4" w:space="0" w:color="auto"/>
              <w:right w:val="single" w:sz="4" w:space="0" w:color="auto"/>
            </w:tcBorders>
            <w:noWrap/>
            <w:vAlign w:val="bottom"/>
            <w:hideMark/>
          </w:tcPr>
          <w:p w14:paraId="71A4496E" w14:textId="77777777" w:rsidR="00382306" w:rsidRPr="00ED14B2" w:rsidRDefault="00382306" w:rsidP="00382306">
            <w:pPr>
              <w:jc w:val="center"/>
            </w:pPr>
            <w:r>
              <w:lastRenderedPageBreak/>
              <w:t>-</w:t>
            </w:r>
          </w:p>
        </w:tc>
        <w:tc>
          <w:tcPr>
            <w:tcW w:w="1701" w:type="dxa"/>
            <w:tcBorders>
              <w:top w:val="nil"/>
              <w:left w:val="nil"/>
              <w:bottom w:val="single" w:sz="4" w:space="0" w:color="auto"/>
              <w:right w:val="single" w:sz="4" w:space="0" w:color="auto"/>
            </w:tcBorders>
            <w:noWrap/>
            <w:vAlign w:val="bottom"/>
            <w:hideMark/>
          </w:tcPr>
          <w:p w14:paraId="46A20117" w14:textId="77777777" w:rsidR="00382306" w:rsidRPr="00ED14B2" w:rsidRDefault="00382306" w:rsidP="00382306">
            <w:r w:rsidRPr="00982CB4">
              <w:t xml:space="preserve"> </w:t>
            </w:r>
            <w:r w:rsidRPr="00ED14B2">
              <w:t>14.801.494,84</w:t>
            </w:r>
          </w:p>
        </w:tc>
        <w:tc>
          <w:tcPr>
            <w:tcW w:w="1276" w:type="dxa"/>
            <w:tcBorders>
              <w:top w:val="nil"/>
              <w:left w:val="nil"/>
              <w:bottom w:val="single" w:sz="4" w:space="0" w:color="auto"/>
              <w:right w:val="single" w:sz="4" w:space="0" w:color="auto"/>
            </w:tcBorders>
          </w:tcPr>
          <w:p w14:paraId="50109A35" w14:textId="77777777" w:rsidR="00382306" w:rsidRDefault="00382306" w:rsidP="00382306"/>
          <w:p w14:paraId="27F8CEB4" w14:textId="77777777" w:rsidR="00382306" w:rsidRDefault="00382306" w:rsidP="00382306"/>
          <w:p w14:paraId="0F1E9501" w14:textId="77777777" w:rsidR="00382306" w:rsidRDefault="00382306" w:rsidP="00382306"/>
          <w:p w14:paraId="2346F107" w14:textId="77777777" w:rsidR="00382306" w:rsidRDefault="00382306" w:rsidP="00382306"/>
          <w:p w14:paraId="73994CB7" w14:textId="77777777" w:rsidR="00382306" w:rsidRDefault="00382306" w:rsidP="00382306"/>
          <w:p w14:paraId="5B210B01" w14:textId="77777777" w:rsidR="00382306" w:rsidRDefault="00382306" w:rsidP="00382306"/>
          <w:p w14:paraId="1DB00F64" w14:textId="77777777" w:rsidR="00382306" w:rsidRDefault="00382306" w:rsidP="00382306"/>
          <w:p w14:paraId="064B23A2" w14:textId="77777777" w:rsidR="00382306" w:rsidRDefault="00382306" w:rsidP="00382306"/>
          <w:p w14:paraId="0BA2A917" w14:textId="77777777" w:rsidR="00382306" w:rsidRDefault="00382306" w:rsidP="00382306"/>
          <w:p w14:paraId="7A3D8369" w14:textId="77777777" w:rsidR="00382306" w:rsidRDefault="00382306" w:rsidP="00382306"/>
          <w:p w14:paraId="24E74BDB" w14:textId="77777777" w:rsidR="00382306" w:rsidRDefault="00382306" w:rsidP="00382306"/>
          <w:p w14:paraId="5855DC03" w14:textId="77777777" w:rsidR="00382306" w:rsidRDefault="004C5FAE" w:rsidP="00382306">
            <w:r>
              <w:t xml:space="preserve">Stečajni </w:t>
            </w:r>
            <w:proofErr w:type="spellStart"/>
            <w:r>
              <w:t>upraviatelj</w:t>
            </w:r>
            <w:proofErr w:type="spellEnd"/>
          </w:p>
          <w:p w14:paraId="70E6358E" w14:textId="77777777" w:rsidR="00382306" w:rsidRPr="00AA6F25" w:rsidRDefault="00382306" w:rsidP="00382306"/>
        </w:tc>
      </w:tr>
      <w:tr w:rsidR="00382306" w:rsidRPr="00AA6F25" w14:paraId="490165B0" w14:textId="77777777" w:rsidTr="00924C05">
        <w:trPr>
          <w:trHeight w:val="1515"/>
        </w:trPr>
        <w:tc>
          <w:tcPr>
            <w:tcW w:w="709" w:type="dxa"/>
            <w:tcBorders>
              <w:top w:val="nil"/>
              <w:left w:val="single" w:sz="4" w:space="0" w:color="auto"/>
              <w:bottom w:val="single" w:sz="4" w:space="0" w:color="auto"/>
              <w:right w:val="single" w:sz="4" w:space="0" w:color="auto"/>
            </w:tcBorders>
            <w:vAlign w:val="bottom"/>
          </w:tcPr>
          <w:p w14:paraId="2FD058BD" w14:textId="77777777" w:rsidR="00382306" w:rsidRPr="00982CB4" w:rsidRDefault="00924C05" w:rsidP="00382306">
            <w:pPr>
              <w:rPr>
                <w:b/>
                <w:bCs/>
              </w:rPr>
            </w:pPr>
            <w:r>
              <w:rPr>
                <w:b/>
                <w:bCs/>
              </w:rPr>
              <w:lastRenderedPageBreak/>
              <w:t>6.</w:t>
            </w:r>
          </w:p>
        </w:tc>
        <w:tc>
          <w:tcPr>
            <w:tcW w:w="2269" w:type="dxa"/>
            <w:tcBorders>
              <w:top w:val="nil"/>
              <w:left w:val="nil"/>
              <w:bottom w:val="single" w:sz="4" w:space="0" w:color="auto"/>
              <w:right w:val="single" w:sz="4" w:space="0" w:color="auto"/>
            </w:tcBorders>
            <w:vAlign w:val="bottom"/>
            <w:hideMark/>
          </w:tcPr>
          <w:p w14:paraId="66E90EFE" w14:textId="77777777" w:rsidR="00382306" w:rsidRPr="00982CB4" w:rsidRDefault="00382306" w:rsidP="00382306">
            <w:r w:rsidRPr="00982CB4">
              <w:t xml:space="preserve">ALDI d.o.o. Dugopolje, zastupan po </w:t>
            </w:r>
            <w:proofErr w:type="spellStart"/>
            <w:r w:rsidRPr="00982CB4">
              <w:t>odvj</w:t>
            </w:r>
            <w:proofErr w:type="spellEnd"/>
            <w:r w:rsidRPr="00982CB4">
              <w:t>. Ico Škarpa iz Splita, OIB: 66918533489</w:t>
            </w:r>
          </w:p>
        </w:tc>
        <w:tc>
          <w:tcPr>
            <w:tcW w:w="1701" w:type="dxa"/>
            <w:tcBorders>
              <w:top w:val="nil"/>
              <w:left w:val="single" w:sz="4" w:space="0" w:color="auto"/>
              <w:bottom w:val="single" w:sz="4" w:space="0" w:color="auto"/>
              <w:right w:val="nil"/>
            </w:tcBorders>
            <w:noWrap/>
            <w:vAlign w:val="bottom"/>
            <w:hideMark/>
          </w:tcPr>
          <w:p w14:paraId="15F1194B" w14:textId="77777777" w:rsidR="00382306" w:rsidRPr="00982CB4" w:rsidRDefault="00382306" w:rsidP="00382306">
            <w:pPr>
              <w:jc w:val="right"/>
            </w:pPr>
            <w:r w:rsidRPr="00982CB4">
              <w:t>7.283.232,77</w:t>
            </w:r>
          </w:p>
        </w:tc>
        <w:tc>
          <w:tcPr>
            <w:tcW w:w="1559" w:type="dxa"/>
            <w:tcBorders>
              <w:top w:val="nil"/>
              <w:left w:val="single" w:sz="4" w:space="0" w:color="auto"/>
              <w:bottom w:val="single" w:sz="4" w:space="0" w:color="auto"/>
              <w:right w:val="single" w:sz="4" w:space="0" w:color="auto"/>
            </w:tcBorders>
            <w:vAlign w:val="bottom"/>
            <w:hideMark/>
          </w:tcPr>
          <w:p w14:paraId="5D63FEC1" w14:textId="77777777" w:rsidR="00382306" w:rsidRPr="00982CB4" w:rsidRDefault="00382306" w:rsidP="00382306">
            <w:r w:rsidRPr="00982CB4">
              <w:t xml:space="preserve">Ug.za izvođenje aluminijske </w:t>
            </w:r>
            <w:r w:rsidRPr="00982CB4">
              <w:br/>
              <w:t xml:space="preserve">stolarije i presude 13.Povrv-1242/13 od 25.03.2015.glavnica 4.557.476,00kn; </w:t>
            </w:r>
            <w:proofErr w:type="spellStart"/>
            <w:r w:rsidRPr="00982CB4">
              <w:t>kta</w:t>
            </w:r>
            <w:proofErr w:type="spellEnd"/>
            <w:r w:rsidRPr="00982CB4">
              <w:t xml:space="preserve"> i sudski trošak</w:t>
            </w:r>
          </w:p>
        </w:tc>
        <w:tc>
          <w:tcPr>
            <w:tcW w:w="1701" w:type="dxa"/>
            <w:tcBorders>
              <w:top w:val="nil"/>
              <w:left w:val="nil"/>
              <w:bottom w:val="single" w:sz="4" w:space="0" w:color="auto"/>
              <w:right w:val="single" w:sz="4" w:space="0" w:color="auto"/>
            </w:tcBorders>
            <w:noWrap/>
            <w:vAlign w:val="bottom"/>
            <w:hideMark/>
          </w:tcPr>
          <w:p w14:paraId="603107E8" w14:textId="77777777" w:rsidR="00382306" w:rsidRPr="00ED14B2"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5409284C" w14:textId="77777777" w:rsidR="00382306" w:rsidRDefault="00382306" w:rsidP="004C5FAE">
            <w:pPr>
              <w:jc w:val="center"/>
            </w:pPr>
          </w:p>
          <w:p w14:paraId="7E5BBD5A" w14:textId="77777777" w:rsidR="00382306" w:rsidRPr="00AA6F25" w:rsidRDefault="00382306" w:rsidP="004C5FAE">
            <w:pPr>
              <w:jc w:val="center"/>
            </w:pPr>
            <w:r w:rsidRPr="00982CB4">
              <w:t>7.283.232,77</w:t>
            </w:r>
          </w:p>
        </w:tc>
        <w:tc>
          <w:tcPr>
            <w:tcW w:w="1276" w:type="dxa"/>
            <w:tcBorders>
              <w:top w:val="nil"/>
              <w:left w:val="nil"/>
              <w:bottom w:val="single" w:sz="4" w:space="0" w:color="auto"/>
              <w:right w:val="single" w:sz="4" w:space="0" w:color="auto"/>
            </w:tcBorders>
          </w:tcPr>
          <w:p w14:paraId="207C2C6B" w14:textId="77777777" w:rsidR="00382306" w:rsidRDefault="00382306" w:rsidP="00382306"/>
          <w:p w14:paraId="56C0CF20" w14:textId="77777777" w:rsidR="00382306" w:rsidRDefault="00382306" w:rsidP="00382306"/>
          <w:p w14:paraId="3DD6D8B0" w14:textId="77777777" w:rsidR="00382306" w:rsidRDefault="00382306" w:rsidP="00382306"/>
          <w:p w14:paraId="7643BE83" w14:textId="77777777" w:rsidR="00382306" w:rsidRDefault="00382306" w:rsidP="00382306"/>
          <w:p w14:paraId="1FF09AFB" w14:textId="77777777" w:rsidR="00382306" w:rsidRDefault="00382306" w:rsidP="00382306"/>
          <w:p w14:paraId="6C765E88" w14:textId="77777777" w:rsidR="00382306" w:rsidRDefault="00382306" w:rsidP="00382306"/>
          <w:p w14:paraId="14156EF6" w14:textId="77777777" w:rsidR="00382306" w:rsidRDefault="00382306" w:rsidP="00382306"/>
          <w:p w14:paraId="154E880B" w14:textId="77777777" w:rsidR="00382306" w:rsidRDefault="00382306" w:rsidP="00382306"/>
          <w:p w14:paraId="00C5DC13" w14:textId="77777777" w:rsidR="00382306" w:rsidRDefault="00382306" w:rsidP="00382306"/>
          <w:p w14:paraId="419882B8" w14:textId="77777777" w:rsidR="00382306" w:rsidRDefault="00382306" w:rsidP="00382306"/>
          <w:p w14:paraId="12DBA111" w14:textId="77777777" w:rsidR="00382306" w:rsidRDefault="00382306" w:rsidP="00382306">
            <w:r>
              <w:t xml:space="preserve">Stečajni </w:t>
            </w:r>
          </w:p>
          <w:p w14:paraId="0EBECE6A" w14:textId="77777777" w:rsidR="00382306" w:rsidRPr="00AA6F25" w:rsidRDefault="00382306" w:rsidP="00382306">
            <w:r>
              <w:t>upravitelj</w:t>
            </w:r>
          </w:p>
        </w:tc>
      </w:tr>
      <w:tr w:rsidR="00382306" w:rsidRPr="00AA6F25" w14:paraId="45DF315D" w14:textId="77777777" w:rsidTr="00382306">
        <w:trPr>
          <w:trHeight w:val="1170"/>
        </w:trPr>
        <w:tc>
          <w:tcPr>
            <w:tcW w:w="709" w:type="dxa"/>
            <w:tcBorders>
              <w:top w:val="nil"/>
              <w:left w:val="single" w:sz="4" w:space="0" w:color="auto"/>
              <w:bottom w:val="single" w:sz="4" w:space="0" w:color="auto"/>
              <w:right w:val="single" w:sz="4" w:space="0" w:color="auto"/>
            </w:tcBorders>
            <w:vAlign w:val="bottom"/>
            <w:hideMark/>
          </w:tcPr>
          <w:p w14:paraId="55A6FF15" w14:textId="77777777" w:rsidR="00382306" w:rsidRPr="00982CB4" w:rsidRDefault="00924C05" w:rsidP="00382306">
            <w:pPr>
              <w:rPr>
                <w:b/>
                <w:bCs/>
              </w:rPr>
            </w:pPr>
            <w:r>
              <w:rPr>
                <w:b/>
                <w:bCs/>
              </w:rPr>
              <w:t>7</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0294A2EC" w14:textId="77777777" w:rsidR="00382306" w:rsidRPr="00982CB4" w:rsidRDefault="00382306" w:rsidP="00382306">
            <w:r w:rsidRPr="00982CB4">
              <w:t>GRAD SPLIT, Split</w:t>
            </w:r>
          </w:p>
          <w:p w14:paraId="1B3AE67E" w14:textId="77777777" w:rsidR="00382306" w:rsidRPr="00982CB4" w:rsidRDefault="00382306" w:rsidP="00382306">
            <w:r w:rsidRPr="00982CB4">
              <w:t>OIB: 78755598869</w:t>
            </w:r>
          </w:p>
        </w:tc>
        <w:tc>
          <w:tcPr>
            <w:tcW w:w="1701" w:type="dxa"/>
            <w:tcBorders>
              <w:top w:val="nil"/>
              <w:left w:val="single" w:sz="4" w:space="0" w:color="auto"/>
              <w:bottom w:val="single" w:sz="4" w:space="0" w:color="auto"/>
              <w:right w:val="nil"/>
            </w:tcBorders>
            <w:noWrap/>
            <w:vAlign w:val="bottom"/>
            <w:hideMark/>
          </w:tcPr>
          <w:p w14:paraId="3DA93070" w14:textId="77777777" w:rsidR="00382306" w:rsidRPr="00982CB4" w:rsidRDefault="00382306" w:rsidP="00382306">
            <w:pPr>
              <w:jc w:val="right"/>
            </w:pPr>
            <w:r w:rsidRPr="00982CB4">
              <w:t>17.265.973,87</w:t>
            </w:r>
          </w:p>
        </w:tc>
        <w:tc>
          <w:tcPr>
            <w:tcW w:w="1559" w:type="dxa"/>
            <w:tcBorders>
              <w:top w:val="nil"/>
              <w:left w:val="single" w:sz="4" w:space="0" w:color="auto"/>
              <w:bottom w:val="single" w:sz="4" w:space="0" w:color="auto"/>
              <w:right w:val="single" w:sz="4" w:space="0" w:color="auto"/>
            </w:tcBorders>
            <w:vAlign w:val="bottom"/>
            <w:hideMark/>
          </w:tcPr>
          <w:p w14:paraId="1EB4202A" w14:textId="77777777" w:rsidR="00382306" w:rsidRPr="00982CB4" w:rsidRDefault="00382306" w:rsidP="00382306">
            <w:r w:rsidRPr="00982CB4">
              <w:t xml:space="preserve">Rješenje o </w:t>
            </w:r>
            <w:proofErr w:type="spellStart"/>
            <w:r w:rsidRPr="00982CB4">
              <w:t>utvrđ</w:t>
            </w:r>
            <w:proofErr w:type="spellEnd"/>
            <w:r w:rsidRPr="00982CB4">
              <w:t xml:space="preserve">. Obveze </w:t>
            </w:r>
            <w:proofErr w:type="spellStart"/>
            <w:r w:rsidRPr="00982CB4">
              <w:t>plać</w:t>
            </w:r>
            <w:proofErr w:type="spellEnd"/>
            <w:r w:rsidRPr="00982CB4">
              <w:t>.</w:t>
            </w:r>
            <w:r w:rsidRPr="00982CB4">
              <w:br/>
              <w:t xml:space="preserve">komunalne naknade od 25.10.2007. glavnica  9.442.674,06 i </w:t>
            </w:r>
            <w:proofErr w:type="spellStart"/>
            <w:r w:rsidRPr="00982CB4">
              <w:t>kta</w:t>
            </w:r>
            <w:proofErr w:type="spellEnd"/>
            <w:r w:rsidRPr="00982CB4">
              <w:t xml:space="preserve"> </w:t>
            </w:r>
            <w:r w:rsidRPr="00ED14B2">
              <w:t>7.823.299,81kn</w:t>
            </w:r>
          </w:p>
        </w:tc>
        <w:tc>
          <w:tcPr>
            <w:tcW w:w="1701" w:type="dxa"/>
            <w:tcBorders>
              <w:top w:val="nil"/>
              <w:left w:val="nil"/>
              <w:bottom w:val="single" w:sz="4" w:space="0" w:color="auto"/>
              <w:right w:val="single" w:sz="4" w:space="0" w:color="auto"/>
            </w:tcBorders>
            <w:noWrap/>
            <w:vAlign w:val="bottom"/>
            <w:hideMark/>
          </w:tcPr>
          <w:p w14:paraId="7F42BF2D" w14:textId="77777777" w:rsidR="00382306" w:rsidRPr="00ED14B2"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3EAD0BF9" w14:textId="77777777" w:rsidR="00382306" w:rsidRPr="00AA6F25" w:rsidRDefault="00382306" w:rsidP="00382306">
            <w:r w:rsidRPr="00AA6F25">
              <w:t> </w:t>
            </w:r>
            <w:r w:rsidRPr="00ED14B2">
              <w:t>17.265.973,87</w:t>
            </w:r>
          </w:p>
        </w:tc>
        <w:tc>
          <w:tcPr>
            <w:tcW w:w="1276" w:type="dxa"/>
            <w:tcBorders>
              <w:top w:val="nil"/>
              <w:left w:val="nil"/>
              <w:bottom w:val="single" w:sz="4" w:space="0" w:color="auto"/>
              <w:right w:val="single" w:sz="4" w:space="0" w:color="auto"/>
            </w:tcBorders>
          </w:tcPr>
          <w:p w14:paraId="0FB11538" w14:textId="77777777" w:rsidR="00382306" w:rsidRDefault="00382306" w:rsidP="00382306"/>
          <w:p w14:paraId="1787BCF1" w14:textId="77777777" w:rsidR="00382306" w:rsidRDefault="00382306" w:rsidP="00382306"/>
          <w:p w14:paraId="4D683AD9" w14:textId="77777777" w:rsidR="00382306" w:rsidRDefault="00382306" w:rsidP="00382306"/>
          <w:p w14:paraId="32A673BF" w14:textId="77777777" w:rsidR="00382306" w:rsidRDefault="00382306" w:rsidP="00382306"/>
          <w:p w14:paraId="36B322DB" w14:textId="77777777" w:rsidR="00382306" w:rsidRDefault="00382306" w:rsidP="00382306"/>
          <w:p w14:paraId="114CF571" w14:textId="77777777" w:rsidR="00382306" w:rsidRDefault="00382306" w:rsidP="00382306"/>
          <w:p w14:paraId="5070A746" w14:textId="77777777" w:rsidR="00382306" w:rsidRDefault="00382306" w:rsidP="00382306"/>
          <w:p w14:paraId="0CCDFD41" w14:textId="77777777" w:rsidR="004C5FAE" w:rsidRDefault="004C5FAE" w:rsidP="00382306"/>
          <w:p w14:paraId="55794B67" w14:textId="77777777" w:rsidR="00382306" w:rsidRDefault="00382306" w:rsidP="00382306">
            <w:r>
              <w:t>Vjerovnik</w:t>
            </w:r>
          </w:p>
          <w:p w14:paraId="294E8F60" w14:textId="77777777" w:rsidR="00382306" w:rsidRPr="00AA6F25" w:rsidRDefault="00382306" w:rsidP="00382306">
            <w:r>
              <w:t xml:space="preserve">Tomislav </w:t>
            </w:r>
            <w:proofErr w:type="spellStart"/>
            <w:r>
              <w:t>Baus</w:t>
            </w:r>
            <w:proofErr w:type="spellEnd"/>
          </w:p>
        </w:tc>
      </w:tr>
      <w:tr w:rsidR="00382306" w:rsidRPr="00AA6F25" w14:paraId="6C004AB6" w14:textId="77777777" w:rsidTr="00382306">
        <w:trPr>
          <w:trHeight w:val="1380"/>
        </w:trPr>
        <w:tc>
          <w:tcPr>
            <w:tcW w:w="709" w:type="dxa"/>
            <w:tcBorders>
              <w:top w:val="nil"/>
              <w:left w:val="single" w:sz="4" w:space="0" w:color="auto"/>
              <w:bottom w:val="single" w:sz="4" w:space="0" w:color="auto"/>
              <w:right w:val="single" w:sz="4" w:space="0" w:color="auto"/>
            </w:tcBorders>
            <w:vAlign w:val="bottom"/>
            <w:hideMark/>
          </w:tcPr>
          <w:p w14:paraId="1E758E4F" w14:textId="77777777" w:rsidR="00382306" w:rsidRPr="00982CB4" w:rsidRDefault="00924C05" w:rsidP="00382306">
            <w:pPr>
              <w:rPr>
                <w:b/>
                <w:bCs/>
              </w:rPr>
            </w:pPr>
            <w:r>
              <w:rPr>
                <w:b/>
                <w:bCs/>
              </w:rPr>
              <w:t>8</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1EE13828" w14:textId="77777777" w:rsidR="00382306" w:rsidRPr="00982CB4" w:rsidRDefault="00382306" w:rsidP="00382306">
            <w:r w:rsidRPr="00982CB4">
              <w:t xml:space="preserve">JADRANKAMEN d.d. u stečaju,  </w:t>
            </w:r>
            <w:proofErr w:type="spellStart"/>
            <w:r w:rsidRPr="00982CB4">
              <w:t>Pučišća</w:t>
            </w:r>
            <w:proofErr w:type="spellEnd"/>
            <w:r w:rsidRPr="00982CB4">
              <w:t xml:space="preserve"> </w:t>
            </w:r>
            <w:proofErr w:type="spellStart"/>
            <w:r w:rsidRPr="00982CB4">
              <w:t>zast</w:t>
            </w:r>
            <w:proofErr w:type="spellEnd"/>
            <w:r w:rsidRPr="00982CB4">
              <w:t xml:space="preserve">. po </w:t>
            </w:r>
            <w:proofErr w:type="spellStart"/>
            <w:r w:rsidRPr="00982CB4">
              <w:t>odvj</w:t>
            </w:r>
            <w:proofErr w:type="spellEnd"/>
            <w:r w:rsidRPr="00982CB4">
              <w:t xml:space="preserve">. Tomislav </w:t>
            </w:r>
            <w:proofErr w:type="spellStart"/>
            <w:r w:rsidRPr="00982CB4">
              <w:t>Krka,OIB</w:t>
            </w:r>
            <w:proofErr w:type="spellEnd"/>
            <w:r w:rsidRPr="00982CB4">
              <w:t>: 97012789464</w:t>
            </w:r>
          </w:p>
        </w:tc>
        <w:tc>
          <w:tcPr>
            <w:tcW w:w="1701" w:type="dxa"/>
            <w:tcBorders>
              <w:top w:val="nil"/>
              <w:left w:val="single" w:sz="4" w:space="0" w:color="auto"/>
              <w:bottom w:val="single" w:sz="4" w:space="0" w:color="auto"/>
              <w:right w:val="nil"/>
            </w:tcBorders>
            <w:noWrap/>
            <w:vAlign w:val="bottom"/>
            <w:hideMark/>
          </w:tcPr>
          <w:p w14:paraId="413406A3" w14:textId="77777777" w:rsidR="00382306" w:rsidRPr="00982CB4" w:rsidRDefault="00382306" w:rsidP="00382306">
            <w:pPr>
              <w:jc w:val="center"/>
            </w:pPr>
            <w:r w:rsidRPr="00982CB4">
              <w:t>19.866.809,94</w:t>
            </w:r>
          </w:p>
        </w:tc>
        <w:tc>
          <w:tcPr>
            <w:tcW w:w="1559" w:type="dxa"/>
            <w:tcBorders>
              <w:top w:val="nil"/>
              <w:left w:val="single" w:sz="4" w:space="0" w:color="auto"/>
              <w:bottom w:val="single" w:sz="4" w:space="0" w:color="auto"/>
              <w:right w:val="single" w:sz="4" w:space="0" w:color="auto"/>
            </w:tcBorders>
            <w:vAlign w:val="bottom"/>
            <w:hideMark/>
          </w:tcPr>
          <w:p w14:paraId="03EF6639" w14:textId="77777777" w:rsidR="00382306" w:rsidRPr="00982CB4" w:rsidRDefault="00382306" w:rsidP="00382306">
            <w:r w:rsidRPr="00982CB4">
              <w:t>glavnica i kamate,</w:t>
            </w:r>
            <w:r w:rsidRPr="00982CB4">
              <w:br/>
              <w:t>za potraživanje preuzeto od Orbis</w:t>
            </w:r>
            <w:r w:rsidRPr="00982CB4">
              <w:br/>
              <w:t>holding, prvostupanjska presuda, nepravomoćna, žalba VTS</w:t>
            </w:r>
          </w:p>
        </w:tc>
        <w:tc>
          <w:tcPr>
            <w:tcW w:w="1701" w:type="dxa"/>
            <w:tcBorders>
              <w:top w:val="nil"/>
              <w:left w:val="nil"/>
              <w:bottom w:val="single" w:sz="4" w:space="0" w:color="auto"/>
              <w:right w:val="single" w:sz="4" w:space="0" w:color="auto"/>
            </w:tcBorders>
            <w:noWrap/>
            <w:vAlign w:val="bottom"/>
            <w:hideMark/>
          </w:tcPr>
          <w:p w14:paraId="1231455E"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073EE485" w14:textId="77777777" w:rsidR="00382306" w:rsidRPr="00ED14B2" w:rsidRDefault="00382306" w:rsidP="00382306">
            <w:r w:rsidRPr="00AA6F25">
              <w:t> </w:t>
            </w:r>
            <w:r w:rsidRPr="00ED14B2">
              <w:t>19.866.809,94</w:t>
            </w:r>
          </w:p>
        </w:tc>
        <w:tc>
          <w:tcPr>
            <w:tcW w:w="1276" w:type="dxa"/>
            <w:tcBorders>
              <w:top w:val="nil"/>
              <w:left w:val="nil"/>
              <w:bottom w:val="single" w:sz="4" w:space="0" w:color="auto"/>
              <w:right w:val="single" w:sz="4" w:space="0" w:color="auto"/>
            </w:tcBorders>
          </w:tcPr>
          <w:p w14:paraId="12D16CBB" w14:textId="77777777" w:rsidR="00382306" w:rsidRDefault="00382306" w:rsidP="00382306"/>
          <w:p w14:paraId="0744EE12" w14:textId="77777777" w:rsidR="00382306" w:rsidRDefault="00382306" w:rsidP="00382306"/>
          <w:p w14:paraId="7A6DDB7D" w14:textId="77777777" w:rsidR="00382306" w:rsidRDefault="00382306" w:rsidP="00382306"/>
          <w:p w14:paraId="638A3807" w14:textId="77777777" w:rsidR="00382306" w:rsidRDefault="00382306" w:rsidP="00382306"/>
          <w:p w14:paraId="48945ADB" w14:textId="77777777" w:rsidR="00382306" w:rsidRDefault="00382306" w:rsidP="00382306"/>
          <w:p w14:paraId="7E6E5620" w14:textId="77777777" w:rsidR="00382306" w:rsidRDefault="00382306" w:rsidP="00382306"/>
          <w:p w14:paraId="69EB1045" w14:textId="77777777" w:rsidR="00382306" w:rsidRDefault="00382306" w:rsidP="00382306"/>
          <w:p w14:paraId="79DC10A3" w14:textId="77777777" w:rsidR="00382306" w:rsidRDefault="00382306" w:rsidP="00382306"/>
          <w:p w14:paraId="0A773ACC" w14:textId="77777777" w:rsidR="004C5FAE" w:rsidRDefault="004C5FAE" w:rsidP="00382306"/>
          <w:p w14:paraId="1B176812" w14:textId="77777777" w:rsidR="00382306" w:rsidRPr="00AA6F25" w:rsidRDefault="00382306" w:rsidP="00382306">
            <w:r>
              <w:t>Stečajni upravitelj</w:t>
            </w:r>
          </w:p>
        </w:tc>
      </w:tr>
      <w:tr w:rsidR="00382306" w:rsidRPr="00AA6F25" w14:paraId="11B1E1A3" w14:textId="77777777" w:rsidTr="00382306">
        <w:trPr>
          <w:trHeight w:val="1320"/>
        </w:trPr>
        <w:tc>
          <w:tcPr>
            <w:tcW w:w="709" w:type="dxa"/>
            <w:tcBorders>
              <w:top w:val="nil"/>
              <w:left w:val="single" w:sz="4" w:space="0" w:color="auto"/>
              <w:bottom w:val="single" w:sz="4" w:space="0" w:color="auto"/>
              <w:right w:val="single" w:sz="4" w:space="0" w:color="auto"/>
            </w:tcBorders>
            <w:vAlign w:val="bottom"/>
            <w:hideMark/>
          </w:tcPr>
          <w:p w14:paraId="623F0F97" w14:textId="77777777" w:rsidR="00382306" w:rsidRPr="00982CB4" w:rsidRDefault="00924C05" w:rsidP="00382306">
            <w:pPr>
              <w:rPr>
                <w:b/>
                <w:bCs/>
              </w:rPr>
            </w:pPr>
            <w:r>
              <w:rPr>
                <w:b/>
                <w:bCs/>
              </w:rPr>
              <w:t>9</w:t>
            </w:r>
            <w:r w:rsidR="00382306" w:rsidRPr="00982CB4">
              <w:rPr>
                <w:b/>
                <w:bCs/>
              </w:rPr>
              <w:t>.</w:t>
            </w:r>
          </w:p>
        </w:tc>
        <w:tc>
          <w:tcPr>
            <w:tcW w:w="2269" w:type="dxa"/>
            <w:tcBorders>
              <w:top w:val="nil"/>
              <w:left w:val="nil"/>
              <w:bottom w:val="single" w:sz="4" w:space="0" w:color="auto"/>
              <w:right w:val="single" w:sz="4" w:space="0" w:color="auto"/>
            </w:tcBorders>
            <w:vAlign w:val="bottom"/>
            <w:hideMark/>
          </w:tcPr>
          <w:p w14:paraId="28460E37" w14:textId="77777777" w:rsidR="00382306" w:rsidRPr="00982CB4" w:rsidRDefault="00382306" w:rsidP="00382306">
            <w:r w:rsidRPr="00982CB4">
              <w:t>BRANIMIR ROJE</w:t>
            </w:r>
            <w:r w:rsidRPr="00982CB4">
              <w:br/>
            </w:r>
            <w:proofErr w:type="spellStart"/>
            <w:r w:rsidRPr="00982CB4">
              <w:t>zast.po</w:t>
            </w:r>
            <w:proofErr w:type="spellEnd"/>
            <w:r w:rsidRPr="00982CB4">
              <w:t xml:space="preserve"> </w:t>
            </w:r>
            <w:proofErr w:type="spellStart"/>
            <w:r w:rsidRPr="00982CB4">
              <w:t>odvj.Tini</w:t>
            </w:r>
            <w:proofErr w:type="spellEnd"/>
            <w:r w:rsidRPr="00982CB4">
              <w:t xml:space="preserve"> </w:t>
            </w:r>
            <w:proofErr w:type="spellStart"/>
            <w:r w:rsidRPr="00982CB4">
              <w:t>Drnjević</w:t>
            </w:r>
            <w:proofErr w:type="spellEnd"/>
            <w:r w:rsidRPr="00982CB4">
              <w:t xml:space="preserve"> Kotarac iz </w:t>
            </w:r>
            <w:proofErr w:type="spellStart"/>
            <w:r w:rsidRPr="00982CB4">
              <w:t>Splita,OIB</w:t>
            </w:r>
            <w:proofErr w:type="spellEnd"/>
            <w:r w:rsidRPr="00982CB4">
              <w:t>: 75148446176</w:t>
            </w:r>
          </w:p>
        </w:tc>
        <w:tc>
          <w:tcPr>
            <w:tcW w:w="1701" w:type="dxa"/>
            <w:tcBorders>
              <w:top w:val="nil"/>
              <w:left w:val="single" w:sz="4" w:space="0" w:color="auto"/>
              <w:bottom w:val="single" w:sz="4" w:space="0" w:color="auto"/>
              <w:right w:val="nil"/>
            </w:tcBorders>
            <w:noWrap/>
            <w:vAlign w:val="bottom"/>
            <w:hideMark/>
          </w:tcPr>
          <w:p w14:paraId="229C1F36" w14:textId="77777777" w:rsidR="00382306" w:rsidRPr="00982CB4" w:rsidRDefault="00382306" w:rsidP="00382306">
            <w:pPr>
              <w:jc w:val="right"/>
            </w:pPr>
            <w:r w:rsidRPr="00982CB4">
              <w:t>126.483,55</w:t>
            </w:r>
          </w:p>
        </w:tc>
        <w:tc>
          <w:tcPr>
            <w:tcW w:w="1559" w:type="dxa"/>
            <w:tcBorders>
              <w:top w:val="nil"/>
              <w:left w:val="single" w:sz="4" w:space="0" w:color="auto"/>
              <w:bottom w:val="single" w:sz="4" w:space="0" w:color="auto"/>
              <w:right w:val="single" w:sz="4" w:space="0" w:color="auto"/>
            </w:tcBorders>
            <w:vAlign w:val="bottom"/>
            <w:hideMark/>
          </w:tcPr>
          <w:p w14:paraId="5A661C2E" w14:textId="77777777" w:rsidR="00382306" w:rsidRPr="00982CB4" w:rsidRDefault="00382306" w:rsidP="008A1A4B">
            <w:r w:rsidRPr="00982CB4">
              <w:t xml:space="preserve">po presudi P1-4418/09 </w:t>
            </w:r>
            <w:r w:rsidRPr="00982CB4">
              <w:br/>
              <w:t>od-18.07/12;</w:t>
            </w:r>
            <w:r w:rsidRPr="00982CB4">
              <w:br/>
              <w:t xml:space="preserve">Gžp-100/12-14.02/2013.  glavnica 59.160,85 i </w:t>
            </w:r>
            <w:proofErr w:type="spellStart"/>
            <w:r w:rsidRPr="00982CB4">
              <w:t>kta</w:t>
            </w:r>
            <w:proofErr w:type="spellEnd"/>
            <w:r w:rsidRPr="00982CB4">
              <w:t xml:space="preserve"> 63.697,70 i </w:t>
            </w:r>
            <w:proofErr w:type="spellStart"/>
            <w:r w:rsidRPr="00982CB4">
              <w:t>troš.post</w:t>
            </w:r>
            <w:proofErr w:type="spellEnd"/>
            <w:r w:rsidRPr="00982CB4">
              <w:t>. 3.625,00</w:t>
            </w:r>
          </w:p>
        </w:tc>
        <w:tc>
          <w:tcPr>
            <w:tcW w:w="1701" w:type="dxa"/>
            <w:tcBorders>
              <w:top w:val="nil"/>
              <w:left w:val="nil"/>
              <w:bottom w:val="single" w:sz="4" w:space="0" w:color="auto"/>
              <w:right w:val="single" w:sz="4" w:space="0" w:color="auto"/>
            </w:tcBorders>
            <w:noWrap/>
            <w:vAlign w:val="bottom"/>
            <w:hideMark/>
          </w:tcPr>
          <w:p w14:paraId="1A53E814" w14:textId="77777777" w:rsidR="00382306" w:rsidRPr="00982CB4" w:rsidRDefault="00382306" w:rsidP="00382306">
            <w:pPr>
              <w:jc w:val="right"/>
            </w:pPr>
          </w:p>
        </w:tc>
        <w:tc>
          <w:tcPr>
            <w:tcW w:w="1701" w:type="dxa"/>
            <w:tcBorders>
              <w:top w:val="nil"/>
              <w:left w:val="nil"/>
              <w:bottom w:val="single" w:sz="4" w:space="0" w:color="auto"/>
              <w:right w:val="single" w:sz="4" w:space="0" w:color="auto"/>
            </w:tcBorders>
            <w:noWrap/>
            <w:vAlign w:val="bottom"/>
            <w:hideMark/>
          </w:tcPr>
          <w:p w14:paraId="1FFB192A" w14:textId="77777777" w:rsidR="00382306" w:rsidRDefault="00382306" w:rsidP="00382306"/>
          <w:p w14:paraId="7F01282F" w14:textId="77777777" w:rsidR="00382306" w:rsidRDefault="00382306" w:rsidP="00382306"/>
          <w:p w14:paraId="6A6FA1A9" w14:textId="77777777" w:rsidR="00382306" w:rsidRDefault="00382306" w:rsidP="00382306"/>
          <w:p w14:paraId="5799C3B5" w14:textId="77777777" w:rsidR="00382306" w:rsidRPr="00AA6F25" w:rsidRDefault="00382306" w:rsidP="00382306">
            <w:r>
              <w:t>33</w:t>
            </w:r>
            <w:r w:rsidRPr="00AA6F25">
              <w:t>.</w:t>
            </w:r>
            <w:r>
              <w:t>625,00</w:t>
            </w:r>
          </w:p>
        </w:tc>
        <w:tc>
          <w:tcPr>
            <w:tcW w:w="1276" w:type="dxa"/>
            <w:tcBorders>
              <w:top w:val="nil"/>
              <w:left w:val="nil"/>
              <w:bottom w:val="single" w:sz="4" w:space="0" w:color="auto"/>
              <w:right w:val="single" w:sz="4" w:space="0" w:color="auto"/>
            </w:tcBorders>
          </w:tcPr>
          <w:p w14:paraId="40F5E580" w14:textId="77777777" w:rsidR="00382306" w:rsidRDefault="00382306" w:rsidP="00382306"/>
          <w:p w14:paraId="347224CF" w14:textId="77777777" w:rsidR="00382306" w:rsidRDefault="00382306" w:rsidP="00382306"/>
          <w:p w14:paraId="19FAF3B7" w14:textId="77777777" w:rsidR="00382306" w:rsidRDefault="00382306" w:rsidP="00382306"/>
          <w:p w14:paraId="4B647724" w14:textId="77777777" w:rsidR="00382306" w:rsidRDefault="00382306" w:rsidP="00382306"/>
          <w:p w14:paraId="683B7ABD" w14:textId="77777777" w:rsidR="00382306" w:rsidRDefault="00382306" w:rsidP="00382306"/>
          <w:p w14:paraId="4CE09C9F" w14:textId="77777777" w:rsidR="00382306" w:rsidRDefault="00382306" w:rsidP="00382306"/>
          <w:p w14:paraId="5FE5522E" w14:textId="77777777" w:rsidR="00382306" w:rsidRDefault="00382306" w:rsidP="00382306"/>
          <w:p w14:paraId="7B8EA76B" w14:textId="77777777" w:rsidR="00382306" w:rsidRDefault="00382306" w:rsidP="00382306"/>
          <w:p w14:paraId="2AB9A59D" w14:textId="77777777" w:rsidR="00382306" w:rsidRDefault="00382306" w:rsidP="00382306">
            <w:r>
              <w:t>Stečajni</w:t>
            </w:r>
          </w:p>
          <w:p w14:paraId="2F1347AF" w14:textId="77777777" w:rsidR="00382306" w:rsidRPr="00AA6F25" w:rsidRDefault="00382306" w:rsidP="00382306">
            <w:r>
              <w:t>upravitelj</w:t>
            </w:r>
          </w:p>
        </w:tc>
      </w:tr>
      <w:tr w:rsidR="00382306" w:rsidRPr="00AA6F25" w14:paraId="70129B63" w14:textId="77777777" w:rsidTr="00382306">
        <w:trPr>
          <w:trHeight w:val="795"/>
        </w:trPr>
        <w:tc>
          <w:tcPr>
            <w:tcW w:w="709" w:type="dxa"/>
            <w:tcBorders>
              <w:top w:val="nil"/>
              <w:left w:val="single" w:sz="4" w:space="0" w:color="auto"/>
              <w:bottom w:val="single" w:sz="4" w:space="0" w:color="auto"/>
              <w:right w:val="single" w:sz="4" w:space="0" w:color="auto"/>
            </w:tcBorders>
            <w:vAlign w:val="bottom"/>
            <w:hideMark/>
          </w:tcPr>
          <w:p w14:paraId="7029F49E" w14:textId="77777777" w:rsidR="00382306" w:rsidRPr="00982CB4" w:rsidRDefault="00382306" w:rsidP="00924C05">
            <w:pPr>
              <w:rPr>
                <w:b/>
                <w:bCs/>
              </w:rPr>
            </w:pPr>
            <w:r w:rsidRPr="00982CB4">
              <w:rPr>
                <w:b/>
                <w:bCs/>
              </w:rPr>
              <w:lastRenderedPageBreak/>
              <w:t>1</w:t>
            </w:r>
            <w:r w:rsidR="00924C05">
              <w:rPr>
                <w:b/>
                <w:bCs/>
              </w:rPr>
              <w:t>0</w:t>
            </w:r>
            <w:r w:rsidRPr="00982CB4">
              <w:rPr>
                <w:b/>
                <w:bCs/>
              </w:rPr>
              <w:t xml:space="preserve">. </w:t>
            </w:r>
          </w:p>
        </w:tc>
        <w:tc>
          <w:tcPr>
            <w:tcW w:w="2269" w:type="dxa"/>
            <w:tcBorders>
              <w:top w:val="nil"/>
              <w:left w:val="nil"/>
              <w:bottom w:val="single" w:sz="4" w:space="0" w:color="auto"/>
              <w:right w:val="single" w:sz="4" w:space="0" w:color="auto"/>
            </w:tcBorders>
            <w:vAlign w:val="bottom"/>
            <w:hideMark/>
          </w:tcPr>
          <w:p w14:paraId="149A3967" w14:textId="77777777" w:rsidR="00382306" w:rsidRPr="00982CB4" w:rsidRDefault="00382306" w:rsidP="00382306">
            <w:r w:rsidRPr="00982CB4">
              <w:t>KRISTINA BALARIN ĐIPALO,OIB: 78210925988</w:t>
            </w:r>
          </w:p>
        </w:tc>
        <w:tc>
          <w:tcPr>
            <w:tcW w:w="1701" w:type="dxa"/>
            <w:tcBorders>
              <w:top w:val="nil"/>
              <w:left w:val="single" w:sz="4" w:space="0" w:color="auto"/>
              <w:bottom w:val="single" w:sz="4" w:space="0" w:color="auto"/>
              <w:right w:val="nil"/>
            </w:tcBorders>
            <w:noWrap/>
            <w:vAlign w:val="bottom"/>
            <w:hideMark/>
          </w:tcPr>
          <w:p w14:paraId="7B98DC63" w14:textId="77777777" w:rsidR="00382306" w:rsidRPr="00982CB4" w:rsidRDefault="00382306" w:rsidP="00382306">
            <w:pPr>
              <w:jc w:val="right"/>
            </w:pPr>
            <w:r w:rsidRPr="00982CB4">
              <w:t>63.863,20</w:t>
            </w:r>
          </w:p>
        </w:tc>
        <w:tc>
          <w:tcPr>
            <w:tcW w:w="1559" w:type="dxa"/>
            <w:tcBorders>
              <w:top w:val="nil"/>
              <w:left w:val="single" w:sz="4" w:space="0" w:color="auto"/>
              <w:bottom w:val="single" w:sz="4" w:space="0" w:color="auto"/>
              <w:right w:val="single" w:sz="4" w:space="0" w:color="auto"/>
            </w:tcBorders>
            <w:vAlign w:val="bottom"/>
            <w:hideMark/>
          </w:tcPr>
          <w:p w14:paraId="324BB61B" w14:textId="77777777" w:rsidR="00382306" w:rsidRPr="00982CB4" w:rsidRDefault="00382306" w:rsidP="00382306">
            <w:r w:rsidRPr="00982CB4">
              <w:t>povrat više plaće</w:t>
            </w:r>
            <w:r w:rsidR="00924C05">
              <w:t>nih</w:t>
            </w:r>
            <w:r w:rsidRPr="00982CB4">
              <w:t xml:space="preserve"> </w:t>
            </w:r>
            <w:r w:rsidRPr="00982CB4">
              <w:br/>
              <w:t>kvadrata</w:t>
            </w:r>
          </w:p>
        </w:tc>
        <w:tc>
          <w:tcPr>
            <w:tcW w:w="1701" w:type="dxa"/>
            <w:tcBorders>
              <w:top w:val="nil"/>
              <w:left w:val="nil"/>
              <w:bottom w:val="single" w:sz="4" w:space="0" w:color="auto"/>
              <w:right w:val="single" w:sz="4" w:space="0" w:color="auto"/>
            </w:tcBorders>
            <w:noWrap/>
            <w:vAlign w:val="bottom"/>
            <w:hideMark/>
          </w:tcPr>
          <w:p w14:paraId="1D95F244" w14:textId="77777777" w:rsidR="00382306" w:rsidRPr="00982CB4" w:rsidRDefault="00382306" w:rsidP="00382306">
            <w:pPr>
              <w:jc w:val="right"/>
            </w:pPr>
          </w:p>
        </w:tc>
        <w:tc>
          <w:tcPr>
            <w:tcW w:w="1701" w:type="dxa"/>
            <w:tcBorders>
              <w:top w:val="nil"/>
              <w:left w:val="nil"/>
              <w:bottom w:val="single" w:sz="4" w:space="0" w:color="auto"/>
              <w:right w:val="single" w:sz="4" w:space="0" w:color="auto"/>
            </w:tcBorders>
            <w:noWrap/>
            <w:vAlign w:val="bottom"/>
            <w:hideMark/>
          </w:tcPr>
          <w:p w14:paraId="1C7BE6FC" w14:textId="77777777" w:rsidR="00382306" w:rsidRPr="00AA6F25" w:rsidRDefault="00382306" w:rsidP="00382306">
            <w:r w:rsidRPr="00AA6F25">
              <w:t> </w:t>
            </w:r>
            <w:r>
              <w:t>1.750,00</w:t>
            </w:r>
          </w:p>
        </w:tc>
        <w:tc>
          <w:tcPr>
            <w:tcW w:w="1276" w:type="dxa"/>
            <w:tcBorders>
              <w:top w:val="nil"/>
              <w:left w:val="nil"/>
              <w:bottom w:val="single" w:sz="4" w:space="0" w:color="auto"/>
              <w:right w:val="single" w:sz="4" w:space="0" w:color="auto"/>
            </w:tcBorders>
          </w:tcPr>
          <w:p w14:paraId="58590193" w14:textId="77777777" w:rsidR="00382306" w:rsidRDefault="00382306" w:rsidP="00382306"/>
          <w:p w14:paraId="699E4ECC" w14:textId="77777777" w:rsidR="00382306" w:rsidRDefault="00382306" w:rsidP="00382306"/>
          <w:p w14:paraId="7941E59C" w14:textId="77777777" w:rsidR="00382306" w:rsidRPr="00AA6F25" w:rsidRDefault="00382306" w:rsidP="00382306">
            <w:r>
              <w:t>Stečajni upravitelj</w:t>
            </w:r>
          </w:p>
        </w:tc>
      </w:tr>
      <w:tr w:rsidR="00382306" w:rsidRPr="00AA6F25" w14:paraId="70AD50F2" w14:textId="77777777" w:rsidTr="00382306">
        <w:trPr>
          <w:trHeight w:val="1020"/>
        </w:trPr>
        <w:tc>
          <w:tcPr>
            <w:tcW w:w="709" w:type="dxa"/>
            <w:tcBorders>
              <w:top w:val="nil"/>
              <w:left w:val="single" w:sz="4" w:space="0" w:color="auto"/>
              <w:bottom w:val="single" w:sz="4" w:space="0" w:color="auto"/>
              <w:right w:val="single" w:sz="4" w:space="0" w:color="auto"/>
            </w:tcBorders>
            <w:vAlign w:val="bottom"/>
            <w:hideMark/>
          </w:tcPr>
          <w:p w14:paraId="14E01FC6" w14:textId="77777777" w:rsidR="00382306" w:rsidRPr="00982CB4" w:rsidRDefault="00382306" w:rsidP="00924C05">
            <w:pPr>
              <w:rPr>
                <w:b/>
                <w:bCs/>
              </w:rPr>
            </w:pPr>
            <w:r w:rsidRPr="00982CB4">
              <w:rPr>
                <w:b/>
                <w:bCs/>
              </w:rPr>
              <w:t>1</w:t>
            </w:r>
            <w:r w:rsidR="00924C05">
              <w:rPr>
                <w:b/>
                <w:bCs/>
              </w:rPr>
              <w:t>1</w:t>
            </w:r>
            <w:r w:rsidRPr="00982CB4">
              <w:rPr>
                <w:b/>
                <w:bCs/>
              </w:rPr>
              <w:t>.</w:t>
            </w:r>
          </w:p>
        </w:tc>
        <w:tc>
          <w:tcPr>
            <w:tcW w:w="2269" w:type="dxa"/>
            <w:tcBorders>
              <w:top w:val="nil"/>
              <w:left w:val="nil"/>
              <w:bottom w:val="single" w:sz="4" w:space="0" w:color="auto"/>
              <w:right w:val="single" w:sz="4" w:space="0" w:color="auto"/>
            </w:tcBorders>
            <w:vAlign w:val="bottom"/>
            <w:hideMark/>
          </w:tcPr>
          <w:p w14:paraId="752FBDAD" w14:textId="77777777" w:rsidR="00382306" w:rsidRPr="00982CB4" w:rsidRDefault="00382306" w:rsidP="00382306">
            <w:r w:rsidRPr="00982CB4">
              <w:t xml:space="preserve">DAMIR BATARELO, </w:t>
            </w:r>
            <w:proofErr w:type="spellStart"/>
            <w:r w:rsidRPr="00982CB4">
              <w:t>odvjetnik,OIB</w:t>
            </w:r>
            <w:proofErr w:type="spellEnd"/>
            <w:r w:rsidRPr="00982CB4">
              <w:t>: 71224684672</w:t>
            </w:r>
          </w:p>
        </w:tc>
        <w:tc>
          <w:tcPr>
            <w:tcW w:w="1701" w:type="dxa"/>
            <w:tcBorders>
              <w:top w:val="nil"/>
              <w:left w:val="single" w:sz="4" w:space="0" w:color="auto"/>
              <w:bottom w:val="single" w:sz="4" w:space="0" w:color="auto"/>
              <w:right w:val="nil"/>
            </w:tcBorders>
            <w:noWrap/>
            <w:vAlign w:val="bottom"/>
            <w:hideMark/>
          </w:tcPr>
          <w:p w14:paraId="438C9261" w14:textId="77777777" w:rsidR="00382306" w:rsidRPr="00982CB4" w:rsidRDefault="00382306" w:rsidP="00382306">
            <w:pPr>
              <w:jc w:val="right"/>
            </w:pPr>
            <w:r w:rsidRPr="00982CB4">
              <w:t>26.596,00</w:t>
            </w:r>
          </w:p>
        </w:tc>
        <w:tc>
          <w:tcPr>
            <w:tcW w:w="1559" w:type="dxa"/>
            <w:tcBorders>
              <w:top w:val="nil"/>
              <w:left w:val="single" w:sz="4" w:space="0" w:color="auto"/>
              <w:bottom w:val="single" w:sz="4" w:space="0" w:color="auto"/>
              <w:right w:val="single" w:sz="4" w:space="0" w:color="auto"/>
            </w:tcBorders>
            <w:vAlign w:val="bottom"/>
            <w:hideMark/>
          </w:tcPr>
          <w:p w14:paraId="02D868E3" w14:textId="77777777" w:rsidR="00382306" w:rsidRPr="00982CB4" w:rsidRDefault="00382306" w:rsidP="00382306">
            <w:r w:rsidRPr="00982CB4">
              <w:t xml:space="preserve">račun za izvršene usluge </w:t>
            </w:r>
            <w:r>
              <w:t xml:space="preserve">iz </w:t>
            </w:r>
            <w:r w:rsidRPr="00982CB4">
              <w:t xml:space="preserve">2007. </w:t>
            </w:r>
            <w:r>
              <w:t>godine</w:t>
            </w:r>
          </w:p>
        </w:tc>
        <w:tc>
          <w:tcPr>
            <w:tcW w:w="1701" w:type="dxa"/>
            <w:tcBorders>
              <w:top w:val="nil"/>
              <w:left w:val="nil"/>
              <w:bottom w:val="single" w:sz="4" w:space="0" w:color="auto"/>
              <w:right w:val="single" w:sz="4" w:space="0" w:color="auto"/>
            </w:tcBorders>
            <w:noWrap/>
            <w:vAlign w:val="bottom"/>
            <w:hideMark/>
          </w:tcPr>
          <w:p w14:paraId="433C712E"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00CECBB5" w14:textId="77777777" w:rsidR="00382306" w:rsidRPr="00AA6F25" w:rsidRDefault="00382306" w:rsidP="00382306">
            <w:r w:rsidRPr="00AA6F25">
              <w:t> </w:t>
            </w:r>
            <w:r w:rsidRPr="00982CB4">
              <w:t>26.596,00</w:t>
            </w:r>
          </w:p>
        </w:tc>
        <w:tc>
          <w:tcPr>
            <w:tcW w:w="1276" w:type="dxa"/>
            <w:tcBorders>
              <w:top w:val="nil"/>
              <w:left w:val="nil"/>
              <w:bottom w:val="single" w:sz="4" w:space="0" w:color="auto"/>
              <w:right w:val="single" w:sz="4" w:space="0" w:color="auto"/>
            </w:tcBorders>
          </w:tcPr>
          <w:p w14:paraId="186988A4" w14:textId="77777777" w:rsidR="00382306" w:rsidRDefault="00382306" w:rsidP="00382306"/>
          <w:p w14:paraId="23ABC3AA" w14:textId="77777777" w:rsidR="00382306" w:rsidRDefault="00382306" w:rsidP="00382306"/>
          <w:p w14:paraId="0F7E05B3" w14:textId="77777777" w:rsidR="00382306" w:rsidRPr="00AA6F25" w:rsidRDefault="00382306" w:rsidP="00382306">
            <w:r>
              <w:t>Stečajni upravitelj</w:t>
            </w:r>
          </w:p>
        </w:tc>
      </w:tr>
      <w:tr w:rsidR="00382306" w:rsidRPr="00AA6F25" w14:paraId="712AF8CE" w14:textId="77777777" w:rsidTr="00382306">
        <w:trPr>
          <w:trHeight w:val="1215"/>
        </w:trPr>
        <w:tc>
          <w:tcPr>
            <w:tcW w:w="709" w:type="dxa"/>
            <w:tcBorders>
              <w:top w:val="nil"/>
              <w:left w:val="single" w:sz="4" w:space="0" w:color="auto"/>
              <w:bottom w:val="single" w:sz="4" w:space="0" w:color="auto"/>
              <w:right w:val="single" w:sz="4" w:space="0" w:color="auto"/>
            </w:tcBorders>
            <w:vAlign w:val="bottom"/>
            <w:hideMark/>
          </w:tcPr>
          <w:p w14:paraId="44073CDA" w14:textId="77777777" w:rsidR="00382306" w:rsidRPr="00982CB4" w:rsidRDefault="00382306" w:rsidP="00924C05">
            <w:pPr>
              <w:rPr>
                <w:b/>
                <w:bCs/>
              </w:rPr>
            </w:pPr>
            <w:r w:rsidRPr="00982CB4">
              <w:rPr>
                <w:b/>
                <w:bCs/>
              </w:rPr>
              <w:t>1</w:t>
            </w:r>
            <w:r w:rsidR="00924C05">
              <w:rPr>
                <w:b/>
                <w:bCs/>
              </w:rPr>
              <w:t>2</w:t>
            </w:r>
            <w:r w:rsidRPr="00982CB4">
              <w:rPr>
                <w:b/>
                <w:bCs/>
              </w:rPr>
              <w:t>.</w:t>
            </w:r>
          </w:p>
        </w:tc>
        <w:tc>
          <w:tcPr>
            <w:tcW w:w="2269" w:type="dxa"/>
            <w:tcBorders>
              <w:top w:val="nil"/>
              <w:left w:val="nil"/>
              <w:bottom w:val="single" w:sz="4" w:space="0" w:color="auto"/>
              <w:right w:val="single" w:sz="4" w:space="0" w:color="auto"/>
            </w:tcBorders>
            <w:vAlign w:val="bottom"/>
            <w:hideMark/>
          </w:tcPr>
          <w:p w14:paraId="64B64CD6" w14:textId="77777777" w:rsidR="00382306" w:rsidRPr="00982CB4" w:rsidRDefault="00382306" w:rsidP="00382306">
            <w:r w:rsidRPr="00982CB4">
              <w:t xml:space="preserve">DRAGIĆ </w:t>
            </w:r>
            <w:proofErr w:type="spellStart"/>
            <w:r w:rsidRPr="00982CB4">
              <w:t>d.o.o.Podstrana</w:t>
            </w:r>
            <w:proofErr w:type="spellEnd"/>
            <w:r w:rsidRPr="00982CB4">
              <w:t>;</w:t>
            </w:r>
            <w:r w:rsidRPr="00982CB4">
              <w:br/>
            </w:r>
            <w:proofErr w:type="spellStart"/>
            <w:r w:rsidRPr="00982CB4">
              <w:t>zast.po</w:t>
            </w:r>
            <w:proofErr w:type="spellEnd"/>
            <w:r w:rsidRPr="00982CB4">
              <w:t xml:space="preserve"> </w:t>
            </w:r>
            <w:proofErr w:type="spellStart"/>
            <w:r w:rsidRPr="00982CB4">
              <w:t>odvj</w:t>
            </w:r>
            <w:proofErr w:type="spellEnd"/>
            <w:r w:rsidRPr="00982CB4">
              <w:t xml:space="preserve">. Sanela </w:t>
            </w:r>
            <w:proofErr w:type="spellStart"/>
            <w:r w:rsidRPr="00982CB4">
              <w:t>Džuzdanović</w:t>
            </w:r>
            <w:proofErr w:type="spellEnd"/>
            <w:r w:rsidRPr="00982CB4">
              <w:t xml:space="preserve"> </w:t>
            </w:r>
            <w:proofErr w:type="spellStart"/>
            <w:r w:rsidRPr="00982CB4">
              <w:t>Ligutić</w:t>
            </w:r>
            <w:proofErr w:type="spellEnd"/>
            <w:r w:rsidRPr="00982CB4">
              <w:t>, OIB: 43008663346</w:t>
            </w:r>
          </w:p>
        </w:tc>
        <w:tc>
          <w:tcPr>
            <w:tcW w:w="1701" w:type="dxa"/>
            <w:tcBorders>
              <w:top w:val="nil"/>
              <w:left w:val="single" w:sz="4" w:space="0" w:color="auto"/>
              <w:bottom w:val="single" w:sz="4" w:space="0" w:color="auto"/>
              <w:right w:val="nil"/>
            </w:tcBorders>
            <w:noWrap/>
            <w:vAlign w:val="bottom"/>
            <w:hideMark/>
          </w:tcPr>
          <w:p w14:paraId="40AE9F2F" w14:textId="77777777" w:rsidR="00382306" w:rsidRPr="00982CB4" w:rsidRDefault="00382306" w:rsidP="00382306">
            <w:pPr>
              <w:jc w:val="right"/>
            </w:pPr>
            <w:r w:rsidRPr="00982CB4">
              <w:t>752.079,81</w:t>
            </w:r>
          </w:p>
        </w:tc>
        <w:tc>
          <w:tcPr>
            <w:tcW w:w="1559" w:type="dxa"/>
            <w:tcBorders>
              <w:top w:val="nil"/>
              <w:left w:val="single" w:sz="4" w:space="0" w:color="auto"/>
              <w:bottom w:val="single" w:sz="4" w:space="0" w:color="auto"/>
              <w:right w:val="single" w:sz="4" w:space="0" w:color="auto"/>
            </w:tcBorders>
            <w:vAlign w:val="bottom"/>
            <w:hideMark/>
          </w:tcPr>
          <w:p w14:paraId="061DA811" w14:textId="77777777" w:rsidR="00382306" w:rsidRPr="00982CB4" w:rsidRDefault="00382306" w:rsidP="00382306">
            <w:r w:rsidRPr="00982CB4">
              <w:t>tužba za naknadu</w:t>
            </w:r>
            <w:r w:rsidRPr="00982CB4">
              <w:br/>
              <w:t>štete; parnič.post.br.</w:t>
            </w:r>
            <w:r w:rsidRPr="00982CB4">
              <w:br/>
              <w:t>6/P-1335/2012,</w:t>
            </w:r>
            <w:r w:rsidRPr="00982CB4">
              <w:br/>
              <w:t>žalba na VTS</w:t>
            </w:r>
          </w:p>
        </w:tc>
        <w:tc>
          <w:tcPr>
            <w:tcW w:w="1701" w:type="dxa"/>
            <w:tcBorders>
              <w:top w:val="nil"/>
              <w:left w:val="nil"/>
              <w:bottom w:val="single" w:sz="4" w:space="0" w:color="auto"/>
              <w:right w:val="single" w:sz="4" w:space="0" w:color="auto"/>
            </w:tcBorders>
            <w:noWrap/>
            <w:vAlign w:val="bottom"/>
            <w:hideMark/>
          </w:tcPr>
          <w:p w14:paraId="3AC54D6C"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3E37F962" w14:textId="77777777" w:rsidR="00382306" w:rsidRPr="00AA6F25" w:rsidRDefault="00382306" w:rsidP="00382306">
            <w:r w:rsidRPr="00AA6F25">
              <w:t> </w:t>
            </w:r>
            <w:r w:rsidRPr="00982CB4">
              <w:t>752.079,81</w:t>
            </w:r>
          </w:p>
        </w:tc>
        <w:tc>
          <w:tcPr>
            <w:tcW w:w="1276" w:type="dxa"/>
            <w:tcBorders>
              <w:top w:val="nil"/>
              <w:left w:val="nil"/>
              <w:bottom w:val="single" w:sz="4" w:space="0" w:color="auto"/>
              <w:right w:val="single" w:sz="4" w:space="0" w:color="auto"/>
            </w:tcBorders>
          </w:tcPr>
          <w:p w14:paraId="0466F394" w14:textId="77777777" w:rsidR="00382306" w:rsidRDefault="00382306" w:rsidP="00382306"/>
          <w:p w14:paraId="7C9B3979" w14:textId="77777777" w:rsidR="00382306" w:rsidRDefault="00382306" w:rsidP="00382306"/>
          <w:p w14:paraId="69F8C673" w14:textId="77777777" w:rsidR="00382306" w:rsidRDefault="00382306" w:rsidP="00382306"/>
          <w:p w14:paraId="07E20E69" w14:textId="77777777" w:rsidR="00382306" w:rsidRDefault="00382306" w:rsidP="00382306"/>
          <w:p w14:paraId="064F8374" w14:textId="77777777" w:rsidR="00382306" w:rsidRDefault="00382306" w:rsidP="00382306"/>
          <w:p w14:paraId="33729A2F" w14:textId="77777777" w:rsidR="004C5FAE" w:rsidRDefault="004C5FAE" w:rsidP="00382306"/>
          <w:p w14:paraId="4E91DAE2" w14:textId="77777777" w:rsidR="00382306" w:rsidRDefault="00382306" w:rsidP="00382306">
            <w:r>
              <w:t>Stečajni</w:t>
            </w:r>
          </w:p>
          <w:p w14:paraId="4C86F9D3" w14:textId="77777777" w:rsidR="00382306" w:rsidRPr="00AA6F25" w:rsidRDefault="00382306" w:rsidP="00382306">
            <w:r>
              <w:t>upravitelj</w:t>
            </w:r>
          </w:p>
        </w:tc>
      </w:tr>
      <w:tr w:rsidR="00382306" w:rsidRPr="00AA6F25" w14:paraId="52585264" w14:textId="77777777" w:rsidTr="00924C05">
        <w:trPr>
          <w:trHeight w:val="5708"/>
        </w:trPr>
        <w:tc>
          <w:tcPr>
            <w:tcW w:w="709" w:type="dxa"/>
            <w:tcBorders>
              <w:top w:val="nil"/>
              <w:left w:val="single" w:sz="4" w:space="0" w:color="auto"/>
              <w:bottom w:val="single" w:sz="4" w:space="0" w:color="auto"/>
              <w:right w:val="single" w:sz="4" w:space="0" w:color="auto"/>
            </w:tcBorders>
            <w:vAlign w:val="bottom"/>
            <w:hideMark/>
          </w:tcPr>
          <w:p w14:paraId="1897D8EB" w14:textId="77777777" w:rsidR="00382306" w:rsidRPr="00982CB4" w:rsidRDefault="00382306" w:rsidP="00924C05">
            <w:pPr>
              <w:rPr>
                <w:b/>
                <w:bCs/>
              </w:rPr>
            </w:pPr>
            <w:r w:rsidRPr="00982CB4">
              <w:rPr>
                <w:b/>
                <w:bCs/>
              </w:rPr>
              <w:t>1</w:t>
            </w:r>
            <w:r w:rsidR="00924C05">
              <w:rPr>
                <w:b/>
                <w:bCs/>
              </w:rPr>
              <w:t>3</w:t>
            </w:r>
            <w:r w:rsidRPr="00982CB4">
              <w:rPr>
                <w:b/>
                <w:bCs/>
              </w:rPr>
              <w:t>.</w:t>
            </w:r>
          </w:p>
        </w:tc>
        <w:tc>
          <w:tcPr>
            <w:tcW w:w="2269" w:type="dxa"/>
            <w:tcBorders>
              <w:top w:val="nil"/>
              <w:left w:val="nil"/>
              <w:bottom w:val="single" w:sz="4" w:space="0" w:color="auto"/>
              <w:right w:val="single" w:sz="4" w:space="0" w:color="auto"/>
            </w:tcBorders>
            <w:shd w:val="clear" w:color="000000" w:fill="FFFFFF"/>
            <w:vAlign w:val="bottom"/>
            <w:hideMark/>
          </w:tcPr>
          <w:p w14:paraId="1469805F" w14:textId="77777777" w:rsidR="00382306" w:rsidRPr="00982CB4" w:rsidRDefault="00382306" w:rsidP="00382306">
            <w:r w:rsidRPr="00982CB4">
              <w:t>SMREKA-Co d.o.o.</w:t>
            </w:r>
            <w:r w:rsidRPr="00982CB4">
              <w:br/>
            </w:r>
            <w:proofErr w:type="spellStart"/>
            <w:r w:rsidRPr="00982CB4">
              <w:t>zastup.po</w:t>
            </w:r>
            <w:proofErr w:type="spellEnd"/>
            <w:r w:rsidRPr="00982CB4">
              <w:t xml:space="preserve"> </w:t>
            </w:r>
            <w:proofErr w:type="spellStart"/>
            <w:r w:rsidRPr="00982CB4">
              <w:t>odvjet.društvu</w:t>
            </w:r>
            <w:proofErr w:type="spellEnd"/>
            <w:r w:rsidRPr="00982CB4">
              <w:t xml:space="preserve"> </w:t>
            </w:r>
            <w:proofErr w:type="spellStart"/>
            <w:r w:rsidRPr="00982CB4">
              <w:t>Budimir&amp;partneri</w:t>
            </w:r>
            <w:proofErr w:type="spellEnd"/>
            <w:r w:rsidRPr="00982CB4">
              <w:t xml:space="preserve"> </w:t>
            </w:r>
            <w:proofErr w:type="spellStart"/>
            <w:r w:rsidRPr="00982CB4">
              <w:t>Split,OIB</w:t>
            </w:r>
            <w:proofErr w:type="spellEnd"/>
            <w:r w:rsidRPr="00982CB4">
              <w:t>: 07256592018</w:t>
            </w:r>
          </w:p>
        </w:tc>
        <w:tc>
          <w:tcPr>
            <w:tcW w:w="1701" w:type="dxa"/>
            <w:tcBorders>
              <w:top w:val="nil"/>
              <w:left w:val="single" w:sz="4" w:space="0" w:color="auto"/>
              <w:bottom w:val="single" w:sz="4" w:space="0" w:color="auto"/>
              <w:right w:val="nil"/>
            </w:tcBorders>
            <w:noWrap/>
            <w:vAlign w:val="bottom"/>
            <w:hideMark/>
          </w:tcPr>
          <w:p w14:paraId="2E6E7D8D" w14:textId="77777777" w:rsidR="00382306" w:rsidRPr="00982CB4" w:rsidRDefault="00382306" w:rsidP="00382306">
            <w:pPr>
              <w:jc w:val="right"/>
            </w:pPr>
            <w:r w:rsidRPr="00982CB4">
              <w:t>1.901.200,15</w:t>
            </w:r>
          </w:p>
        </w:tc>
        <w:tc>
          <w:tcPr>
            <w:tcW w:w="1559" w:type="dxa"/>
            <w:tcBorders>
              <w:top w:val="nil"/>
              <w:left w:val="single" w:sz="4" w:space="0" w:color="auto"/>
              <w:bottom w:val="single" w:sz="4" w:space="0" w:color="auto"/>
              <w:right w:val="single" w:sz="4" w:space="0" w:color="auto"/>
            </w:tcBorders>
            <w:vAlign w:val="bottom"/>
            <w:hideMark/>
          </w:tcPr>
          <w:p w14:paraId="5FD3572C" w14:textId="77777777" w:rsidR="00382306" w:rsidRPr="00982CB4" w:rsidRDefault="00382306" w:rsidP="00382306">
            <w:r w:rsidRPr="00982CB4">
              <w:t xml:space="preserve">Glavnica 750.528,17 i zatezna kamata u iznosu od 1.150.671,98 za dug s osnova neplaćenog ustupa potraživanja od Monter projekta te neplaćene privremene situacije od I-V za izvedene stolarske radove u 2004. godini. </w:t>
            </w:r>
            <w:r w:rsidRPr="00982CB4">
              <w:br/>
              <w:t xml:space="preserve">                                                                                                                                                                                                                                                                                                                                                                                                                                                                                                                                                                                                                                                                                                                                                                                                                                                                                                                                                                                                                                                                                                                                                                     </w:t>
            </w:r>
          </w:p>
        </w:tc>
        <w:tc>
          <w:tcPr>
            <w:tcW w:w="1701" w:type="dxa"/>
            <w:tcBorders>
              <w:top w:val="nil"/>
              <w:left w:val="nil"/>
              <w:bottom w:val="single" w:sz="4" w:space="0" w:color="auto"/>
              <w:right w:val="single" w:sz="4" w:space="0" w:color="auto"/>
            </w:tcBorders>
            <w:noWrap/>
            <w:vAlign w:val="bottom"/>
            <w:hideMark/>
          </w:tcPr>
          <w:p w14:paraId="49C421BA" w14:textId="77777777" w:rsidR="00382306" w:rsidRPr="00982CB4" w:rsidRDefault="00382306" w:rsidP="00382306">
            <w:pPr>
              <w:jc w:val="right"/>
            </w:pPr>
          </w:p>
        </w:tc>
        <w:tc>
          <w:tcPr>
            <w:tcW w:w="1701" w:type="dxa"/>
            <w:tcBorders>
              <w:top w:val="nil"/>
              <w:left w:val="nil"/>
              <w:bottom w:val="single" w:sz="4" w:space="0" w:color="auto"/>
              <w:right w:val="single" w:sz="4" w:space="0" w:color="auto"/>
            </w:tcBorders>
            <w:noWrap/>
            <w:vAlign w:val="bottom"/>
            <w:hideMark/>
          </w:tcPr>
          <w:p w14:paraId="044EC83F" w14:textId="77777777" w:rsidR="00382306" w:rsidRPr="00AA6F25" w:rsidRDefault="00382306" w:rsidP="00382306">
            <w:r w:rsidRPr="00AA6F25">
              <w:t> </w:t>
            </w:r>
            <w:r>
              <w:t>1.165.713,31</w:t>
            </w:r>
          </w:p>
        </w:tc>
        <w:tc>
          <w:tcPr>
            <w:tcW w:w="1276" w:type="dxa"/>
            <w:tcBorders>
              <w:top w:val="nil"/>
              <w:left w:val="nil"/>
              <w:bottom w:val="single" w:sz="4" w:space="0" w:color="auto"/>
              <w:right w:val="single" w:sz="4" w:space="0" w:color="auto"/>
            </w:tcBorders>
          </w:tcPr>
          <w:p w14:paraId="5D64CD09" w14:textId="77777777" w:rsidR="00382306" w:rsidRDefault="00382306" w:rsidP="00382306"/>
          <w:p w14:paraId="7F1ABC4A" w14:textId="77777777" w:rsidR="00382306" w:rsidRDefault="00382306" w:rsidP="00382306"/>
          <w:p w14:paraId="3FB663E9" w14:textId="77777777" w:rsidR="00382306" w:rsidRDefault="00382306" w:rsidP="00382306"/>
          <w:p w14:paraId="5323B364" w14:textId="77777777" w:rsidR="00382306" w:rsidRDefault="00382306" w:rsidP="00382306"/>
          <w:p w14:paraId="1BA5E3B0" w14:textId="77777777" w:rsidR="00382306" w:rsidRDefault="00382306" w:rsidP="00382306"/>
          <w:p w14:paraId="461CA10B" w14:textId="77777777" w:rsidR="00382306" w:rsidRDefault="00382306" w:rsidP="00382306"/>
          <w:p w14:paraId="535AEF1F" w14:textId="77777777" w:rsidR="00382306" w:rsidRDefault="00382306" w:rsidP="00382306"/>
          <w:p w14:paraId="62946714" w14:textId="77777777" w:rsidR="00382306" w:rsidRDefault="00382306" w:rsidP="00382306"/>
          <w:p w14:paraId="72435CE7" w14:textId="77777777" w:rsidR="00382306" w:rsidRDefault="00382306" w:rsidP="00382306"/>
          <w:p w14:paraId="1D5006AD" w14:textId="77777777" w:rsidR="00382306" w:rsidRDefault="00382306" w:rsidP="00382306"/>
          <w:p w14:paraId="221CDEF6" w14:textId="77777777" w:rsidR="00382306" w:rsidRDefault="00382306" w:rsidP="00382306"/>
          <w:p w14:paraId="48A23B1D" w14:textId="77777777" w:rsidR="00382306" w:rsidRDefault="00382306" w:rsidP="00382306"/>
          <w:p w14:paraId="12C2A6C6" w14:textId="77777777" w:rsidR="00382306" w:rsidRDefault="00382306" w:rsidP="00382306"/>
          <w:p w14:paraId="5084A83C" w14:textId="77777777" w:rsidR="00382306" w:rsidRDefault="00382306" w:rsidP="00382306"/>
          <w:p w14:paraId="0C36E961" w14:textId="77777777" w:rsidR="00382306" w:rsidRDefault="00382306" w:rsidP="00382306"/>
          <w:p w14:paraId="31A3F113" w14:textId="77777777" w:rsidR="004C5FAE" w:rsidRDefault="004C5FAE" w:rsidP="00382306"/>
          <w:p w14:paraId="796440A3" w14:textId="77777777" w:rsidR="004C5FAE" w:rsidRDefault="004C5FAE" w:rsidP="00382306"/>
          <w:p w14:paraId="1610AC25" w14:textId="77777777" w:rsidR="004C5FAE" w:rsidRDefault="004C5FAE" w:rsidP="00382306"/>
          <w:p w14:paraId="18A8D5E5" w14:textId="77777777" w:rsidR="004C5FAE" w:rsidRDefault="004C5FAE" w:rsidP="00382306"/>
          <w:p w14:paraId="20226C7D" w14:textId="77777777" w:rsidR="004C5FAE" w:rsidRDefault="004C5FAE" w:rsidP="00382306"/>
          <w:p w14:paraId="63A8B706" w14:textId="77777777" w:rsidR="00382306" w:rsidRDefault="00382306" w:rsidP="00382306">
            <w:r>
              <w:t>Stečajni</w:t>
            </w:r>
          </w:p>
          <w:p w14:paraId="5A82432F" w14:textId="77777777" w:rsidR="00382306" w:rsidRPr="00AA6F25" w:rsidRDefault="00382306" w:rsidP="00382306">
            <w:r>
              <w:t>upravitelj</w:t>
            </w:r>
          </w:p>
        </w:tc>
      </w:tr>
      <w:tr w:rsidR="00382306" w:rsidRPr="00AA6F25" w14:paraId="0FABA3A0" w14:textId="77777777" w:rsidTr="00382306">
        <w:trPr>
          <w:trHeight w:val="1440"/>
        </w:trPr>
        <w:tc>
          <w:tcPr>
            <w:tcW w:w="709" w:type="dxa"/>
            <w:tcBorders>
              <w:top w:val="nil"/>
              <w:left w:val="single" w:sz="4" w:space="0" w:color="auto"/>
              <w:bottom w:val="single" w:sz="4" w:space="0" w:color="auto"/>
              <w:right w:val="single" w:sz="4" w:space="0" w:color="auto"/>
            </w:tcBorders>
            <w:vAlign w:val="bottom"/>
            <w:hideMark/>
          </w:tcPr>
          <w:p w14:paraId="215DAAE2" w14:textId="77777777" w:rsidR="00382306" w:rsidRPr="00982CB4" w:rsidRDefault="00382306" w:rsidP="00382306">
            <w:pPr>
              <w:rPr>
                <w:b/>
                <w:bCs/>
              </w:rPr>
            </w:pPr>
            <w:r w:rsidRPr="00982CB4">
              <w:rPr>
                <w:b/>
                <w:bCs/>
              </w:rPr>
              <w:t>1</w:t>
            </w:r>
            <w:r w:rsidR="00924C05">
              <w:rPr>
                <w:b/>
                <w:bCs/>
              </w:rPr>
              <w:t>4</w:t>
            </w:r>
            <w:r w:rsidRPr="00982CB4">
              <w:rPr>
                <w:b/>
                <w:bCs/>
              </w:rPr>
              <w:t>.</w:t>
            </w:r>
          </w:p>
        </w:tc>
        <w:tc>
          <w:tcPr>
            <w:tcW w:w="2269" w:type="dxa"/>
            <w:tcBorders>
              <w:top w:val="nil"/>
              <w:left w:val="nil"/>
              <w:bottom w:val="single" w:sz="4" w:space="0" w:color="auto"/>
              <w:right w:val="single" w:sz="4" w:space="0" w:color="auto"/>
            </w:tcBorders>
            <w:vAlign w:val="bottom"/>
            <w:hideMark/>
          </w:tcPr>
          <w:p w14:paraId="217170CD" w14:textId="77777777" w:rsidR="00382306" w:rsidRPr="00982CB4" w:rsidRDefault="00382306" w:rsidP="004C5FAE">
            <w:r w:rsidRPr="00982CB4">
              <w:t xml:space="preserve">ARKADA d.o.o </w:t>
            </w:r>
            <w:proofErr w:type="spellStart"/>
            <w:r w:rsidRPr="00982CB4">
              <w:t>Sračinca</w:t>
            </w:r>
            <w:proofErr w:type="spellEnd"/>
            <w:r w:rsidRPr="00982CB4">
              <w:br/>
              <w:t>Varaždinska 205;</w:t>
            </w:r>
            <w:r w:rsidRPr="00982CB4">
              <w:br/>
            </w:r>
            <w:proofErr w:type="spellStart"/>
            <w:r w:rsidRPr="00982CB4">
              <w:t>zast.po.odvjetniku</w:t>
            </w:r>
            <w:proofErr w:type="spellEnd"/>
            <w:r w:rsidRPr="00982CB4">
              <w:t xml:space="preserve"> </w:t>
            </w:r>
            <w:r w:rsidRPr="00982CB4">
              <w:br/>
              <w:t xml:space="preserve">Igoru Svilaru iz </w:t>
            </w:r>
            <w:proofErr w:type="spellStart"/>
            <w:r w:rsidRPr="00982CB4">
              <w:t>Zagreba,OIB</w:t>
            </w:r>
            <w:proofErr w:type="spellEnd"/>
            <w:r w:rsidRPr="00982CB4">
              <w:t>: 24031642606</w:t>
            </w:r>
          </w:p>
        </w:tc>
        <w:tc>
          <w:tcPr>
            <w:tcW w:w="1701" w:type="dxa"/>
            <w:tcBorders>
              <w:top w:val="nil"/>
              <w:left w:val="nil"/>
              <w:bottom w:val="single" w:sz="4" w:space="0" w:color="auto"/>
              <w:right w:val="single" w:sz="4" w:space="0" w:color="auto"/>
            </w:tcBorders>
            <w:noWrap/>
            <w:vAlign w:val="bottom"/>
            <w:hideMark/>
          </w:tcPr>
          <w:p w14:paraId="18013401" w14:textId="77777777" w:rsidR="00382306" w:rsidRPr="00982CB4" w:rsidRDefault="00382306" w:rsidP="00382306">
            <w:pPr>
              <w:jc w:val="right"/>
            </w:pPr>
            <w:r w:rsidRPr="00982CB4">
              <w:t>2.287.318,93</w:t>
            </w:r>
          </w:p>
        </w:tc>
        <w:tc>
          <w:tcPr>
            <w:tcW w:w="1559" w:type="dxa"/>
            <w:tcBorders>
              <w:top w:val="nil"/>
              <w:left w:val="nil"/>
              <w:bottom w:val="single" w:sz="4" w:space="0" w:color="auto"/>
              <w:right w:val="single" w:sz="4" w:space="0" w:color="auto"/>
            </w:tcBorders>
            <w:vAlign w:val="bottom"/>
            <w:hideMark/>
          </w:tcPr>
          <w:p w14:paraId="0134C171" w14:textId="77777777" w:rsidR="00382306" w:rsidRPr="00982CB4" w:rsidRDefault="00382306" w:rsidP="00382306">
            <w:r w:rsidRPr="00982CB4">
              <w:t xml:space="preserve">po </w:t>
            </w:r>
            <w:proofErr w:type="spellStart"/>
            <w:r w:rsidRPr="00982CB4">
              <w:t>pravomoć.ovršnoj</w:t>
            </w:r>
            <w:proofErr w:type="spellEnd"/>
            <w:r w:rsidRPr="00982CB4">
              <w:t xml:space="preserve"> </w:t>
            </w:r>
            <w:r w:rsidRPr="00982CB4">
              <w:br/>
            </w:r>
            <w:proofErr w:type="spellStart"/>
            <w:r w:rsidRPr="00982CB4">
              <w:t>ispr</w:t>
            </w:r>
            <w:proofErr w:type="spellEnd"/>
            <w:r w:rsidRPr="00982CB4">
              <w:t xml:space="preserve">. P-1591/08,i </w:t>
            </w:r>
            <w:proofErr w:type="spellStart"/>
            <w:r w:rsidRPr="00982CB4">
              <w:t>pres.VTS</w:t>
            </w:r>
            <w:proofErr w:type="spellEnd"/>
            <w:r w:rsidRPr="00982CB4">
              <w:t xml:space="preserve"> Pž-1952/09-10. </w:t>
            </w:r>
          </w:p>
        </w:tc>
        <w:tc>
          <w:tcPr>
            <w:tcW w:w="1701" w:type="dxa"/>
            <w:tcBorders>
              <w:top w:val="nil"/>
              <w:left w:val="nil"/>
              <w:bottom w:val="single" w:sz="4" w:space="0" w:color="auto"/>
              <w:right w:val="single" w:sz="4" w:space="0" w:color="auto"/>
            </w:tcBorders>
            <w:noWrap/>
            <w:vAlign w:val="bottom"/>
            <w:hideMark/>
          </w:tcPr>
          <w:p w14:paraId="5FEDAC91" w14:textId="77777777" w:rsidR="00382306" w:rsidRPr="00982CB4" w:rsidRDefault="00382306" w:rsidP="00382306">
            <w:pPr>
              <w:jc w:val="center"/>
            </w:pPr>
            <w:r>
              <w:t>-</w:t>
            </w:r>
          </w:p>
        </w:tc>
        <w:tc>
          <w:tcPr>
            <w:tcW w:w="1701" w:type="dxa"/>
            <w:tcBorders>
              <w:top w:val="nil"/>
              <w:left w:val="nil"/>
              <w:bottom w:val="single" w:sz="4" w:space="0" w:color="auto"/>
              <w:right w:val="single" w:sz="4" w:space="0" w:color="auto"/>
            </w:tcBorders>
            <w:noWrap/>
            <w:vAlign w:val="bottom"/>
            <w:hideMark/>
          </w:tcPr>
          <w:p w14:paraId="3C023070" w14:textId="77777777" w:rsidR="00382306" w:rsidRPr="00AA6F25" w:rsidRDefault="00382306" w:rsidP="00382306">
            <w:r w:rsidRPr="00AA6F25">
              <w:t> </w:t>
            </w:r>
            <w:r w:rsidRPr="00982CB4">
              <w:t>2.287.318,93</w:t>
            </w:r>
          </w:p>
        </w:tc>
        <w:tc>
          <w:tcPr>
            <w:tcW w:w="1276" w:type="dxa"/>
            <w:tcBorders>
              <w:top w:val="nil"/>
              <w:left w:val="nil"/>
              <w:bottom w:val="single" w:sz="4" w:space="0" w:color="auto"/>
              <w:right w:val="single" w:sz="4" w:space="0" w:color="auto"/>
            </w:tcBorders>
          </w:tcPr>
          <w:p w14:paraId="3B08FDFF" w14:textId="77777777" w:rsidR="00382306" w:rsidRDefault="00382306" w:rsidP="00382306"/>
          <w:p w14:paraId="6304FA26" w14:textId="77777777" w:rsidR="00382306" w:rsidRDefault="00382306" w:rsidP="00382306"/>
          <w:p w14:paraId="50FD6DD4" w14:textId="77777777" w:rsidR="00382306" w:rsidRDefault="00382306" w:rsidP="00382306"/>
          <w:p w14:paraId="256B38AE" w14:textId="77777777" w:rsidR="00382306" w:rsidRDefault="00382306" w:rsidP="00382306"/>
          <w:p w14:paraId="1D6A3CCF" w14:textId="77777777" w:rsidR="00382306" w:rsidRPr="00AA6F25" w:rsidRDefault="00382306" w:rsidP="00382306">
            <w:r>
              <w:t xml:space="preserve">Vjerovnik Tomislav </w:t>
            </w:r>
            <w:proofErr w:type="spellStart"/>
            <w:r>
              <w:t>Baus</w:t>
            </w:r>
            <w:proofErr w:type="spellEnd"/>
          </w:p>
        </w:tc>
      </w:tr>
      <w:tr w:rsidR="004C5FAE" w:rsidRPr="00AA6F25" w14:paraId="411EDCE1" w14:textId="77777777" w:rsidTr="00382306">
        <w:trPr>
          <w:trHeight w:val="1440"/>
        </w:trPr>
        <w:tc>
          <w:tcPr>
            <w:tcW w:w="709" w:type="dxa"/>
            <w:tcBorders>
              <w:top w:val="nil"/>
              <w:left w:val="single" w:sz="4" w:space="0" w:color="auto"/>
              <w:bottom w:val="single" w:sz="4" w:space="0" w:color="auto"/>
              <w:right w:val="single" w:sz="4" w:space="0" w:color="auto"/>
            </w:tcBorders>
            <w:vAlign w:val="bottom"/>
          </w:tcPr>
          <w:p w14:paraId="46B0DD1C" w14:textId="77777777" w:rsidR="004C5FAE" w:rsidRPr="00982CB4" w:rsidRDefault="004C5FAE" w:rsidP="00382306">
            <w:pPr>
              <w:rPr>
                <w:b/>
                <w:bCs/>
              </w:rPr>
            </w:pPr>
            <w:r>
              <w:rPr>
                <w:b/>
                <w:bCs/>
              </w:rPr>
              <w:t>15.</w:t>
            </w:r>
          </w:p>
        </w:tc>
        <w:tc>
          <w:tcPr>
            <w:tcW w:w="2269" w:type="dxa"/>
            <w:tcBorders>
              <w:top w:val="nil"/>
              <w:left w:val="nil"/>
              <w:bottom w:val="single" w:sz="4" w:space="0" w:color="auto"/>
              <w:right w:val="single" w:sz="4" w:space="0" w:color="auto"/>
            </w:tcBorders>
            <w:vAlign w:val="bottom"/>
          </w:tcPr>
          <w:p w14:paraId="0A1F468E" w14:textId="77777777" w:rsidR="004C5FAE" w:rsidRPr="00982CB4" w:rsidRDefault="004C5FAE" w:rsidP="008A1A4B">
            <w:r w:rsidRPr="00982CB4">
              <w:t xml:space="preserve">REPUBLIKA HRVATSKA  Ministarstvo </w:t>
            </w:r>
            <w:proofErr w:type="spellStart"/>
            <w:r w:rsidRPr="00982CB4">
              <w:t>financija</w:t>
            </w:r>
            <w:r w:rsidR="008A1A4B">
              <w:t>,</w:t>
            </w:r>
            <w:r w:rsidRPr="00982CB4">
              <w:t>Katančićeva</w:t>
            </w:r>
            <w:proofErr w:type="spellEnd"/>
            <w:r w:rsidRPr="00982CB4">
              <w:t xml:space="preserve"> 5, Zastupano po </w:t>
            </w:r>
            <w:r w:rsidRPr="00982CB4">
              <w:lastRenderedPageBreak/>
              <w:t>ŽDO,OIB: 18683136487</w:t>
            </w:r>
          </w:p>
        </w:tc>
        <w:tc>
          <w:tcPr>
            <w:tcW w:w="1701" w:type="dxa"/>
            <w:tcBorders>
              <w:top w:val="nil"/>
              <w:left w:val="nil"/>
              <w:bottom w:val="single" w:sz="4" w:space="0" w:color="auto"/>
              <w:right w:val="single" w:sz="4" w:space="0" w:color="auto"/>
            </w:tcBorders>
            <w:noWrap/>
            <w:vAlign w:val="bottom"/>
          </w:tcPr>
          <w:p w14:paraId="6CE25EB8" w14:textId="77777777" w:rsidR="004C5FAE" w:rsidRPr="00982CB4" w:rsidRDefault="004C5FAE" w:rsidP="00CF5277">
            <w:pPr>
              <w:jc w:val="right"/>
            </w:pPr>
            <w:r w:rsidRPr="00982CB4">
              <w:lastRenderedPageBreak/>
              <w:t>4.973.087,58</w:t>
            </w:r>
          </w:p>
        </w:tc>
        <w:tc>
          <w:tcPr>
            <w:tcW w:w="1559" w:type="dxa"/>
            <w:tcBorders>
              <w:top w:val="nil"/>
              <w:left w:val="nil"/>
              <w:bottom w:val="single" w:sz="4" w:space="0" w:color="auto"/>
              <w:right w:val="single" w:sz="4" w:space="0" w:color="auto"/>
            </w:tcBorders>
            <w:vAlign w:val="bottom"/>
          </w:tcPr>
          <w:p w14:paraId="4358AE55" w14:textId="77777777" w:rsidR="004C5FAE" w:rsidRPr="00982CB4" w:rsidRDefault="004C5FAE" w:rsidP="00CF5277">
            <w:r w:rsidRPr="00982CB4">
              <w:t>PDV, članarina HGK,</w:t>
            </w:r>
            <w:r w:rsidRPr="00982CB4">
              <w:br/>
              <w:t xml:space="preserve">trošak izvršenja i </w:t>
            </w:r>
            <w:r w:rsidRPr="00982CB4">
              <w:lastRenderedPageBreak/>
              <w:t>dopuna glavnice</w:t>
            </w:r>
            <w:r w:rsidRPr="00982CB4">
              <w:br/>
              <w:t xml:space="preserve">i </w:t>
            </w:r>
            <w:proofErr w:type="spellStart"/>
            <w:r w:rsidRPr="00982CB4">
              <w:t>kta</w:t>
            </w:r>
            <w:proofErr w:type="spellEnd"/>
            <w:r w:rsidRPr="00982CB4">
              <w:t xml:space="preserve"> za trošak postupka </w:t>
            </w:r>
            <w:r w:rsidRPr="00982CB4">
              <w:br/>
              <w:t xml:space="preserve">u parnici </w:t>
            </w:r>
            <w:proofErr w:type="spellStart"/>
            <w:r w:rsidRPr="00982CB4">
              <w:t>br</w:t>
            </w:r>
            <w:proofErr w:type="spellEnd"/>
            <w:r w:rsidRPr="00982CB4">
              <w:t>: 10P-944/09.</w:t>
            </w:r>
          </w:p>
        </w:tc>
        <w:tc>
          <w:tcPr>
            <w:tcW w:w="1701" w:type="dxa"/>
            <w:tcBorders>
              <w:top w:val="nil"/>
              <w:left w:val="nil"/>
              <w:bottom w:val="single" w:sz="4" w:space="0" w:color="auto"/>
              <w:right w:val="single" w:sz="4" w:space="0" w:color="auto"/>
            </w:tcBorders>
            <w:noWrap/>
            <w:vAlign w:val="bottom"/>
          </w:tcPr>
          <w:p w14:paraId="3C24C586" w14:textId="77777777" w:rsidR="004C5FAE" w:rsidRPr="00982CB4" w:rsidRDefault="004C5FAE" w:rsidP="00CF5277">
            <w:pPr>
              <w:jc w:val="center"/>
            </w:pPr>
            <w:r>
              <w:lastRenderedPageBreak/>
              <w:t>-</w:t>
            </w:r>
          </w:p>
        </w:tc>
        <w:tc>
          <w:tcPr>
            <w:tcW w:w="1701" w:type="dxa"/>
            <w:tcBorders>
              <w:top w:val="nil"/>
              <w:left w:val="nil"/>
              <w:bottom w:val="single" w:sz="4" w:space="0" w:color="auto"/>
              <w:right w:val="single" w:sz="4" w:space="0" w:color="auto"/>
            </w:tcBorders>
            <w:noWrap/>
            <w:vAlign w:val="bottom"/>
          </w:tcPr>
          <w:p w14:paraId="69BA8CEE" w14:textId="77777777" w:rsidR="004C5FAE" w:rsidRPr="00AA6F25" w:rsidRDefault="004C5FAE" w:rsidP="00CF5277">
            <w:r w:rsidRPr="00AA6F25">
              <w:t> </w:t>
            </w:r>
            <w:r w:rsidRPr="00982CB4">
              <w:t>4.973.087,58</w:t>
            </w:r>
          </w:p>
        </w:tc>
        <w:tc>
          <w:tcPr>
            <w:tcW w:w="1276" w:type="dxa"/>
            <w:tcBorders>
              <w:top w:val="nil"/>
              <w:left w:val="nil"/>
              <w:bottom w:val="single" w:sz="4" w:space="0" w:color="auto"/>
              <w:right w:val="single" w:sz="4" w:space="0" w:color="auto"/>
            </w:tcBorders>
          </w:tcPr>
          <w:p w14:paraId="34BD6BD7" w14:textId="77777777" w:rsidR="004C5FAE" w:rsidRDefault="004C5FAE" w:rsidP="00CF5277"/>
          <w:p w14:paraId="61DEE7BA" w14:textId="77777777" w:rsidR="004C5FAE" w:rsidRDefault="004C5FAE" w:rsidP="00CF5277"/>
          <w:p w14:paraId="3F6CB57E" w14:textId="77777777" w:rsidR="008A1A4B" w:rsidRDefault="008A1A4B" w:rsidP="008A1A4B">
            <w:r>
              <w:t>Vjerovnik</w:t>
            </w:r>
          </w:p>
          <w:p w14:paraId="487B8454" w14:textId="77777777" w:rsidR="004C5FAE" w:rsidRDefault="008A1A4B" w:rsidP="008A1A4B">
            <w:r>
              <w:t xml:space="preserve">Tomislav </w:t>
            </w:r>
            <w:proofErr w:type="spellStart"/>
            <w:r>
              <w:t>Baus</w:t>
            </w:r>
            <w:proofErr w:type="spellEnd"/>
          </w:p>
          <w:p w14:paraId="45907763" w14:textId="77777777" w:rsidR="004C5FAE" w:rsidRDefault="004C5FAE" w:rsidP="00CF5277"/>
          <w:p w14:paraId="5240E7E2" w14:textId="77777777" w:rsidR="004C5FAE" w:rsidRDefault="004C5FAE" w:rsidP="00CF5277"/>
          <w:p w14:paraId="1F0C978E" w14:textId="77777777" w:rsidR="004C5FAE" w:rsidRPr="00AA6F25" w:rsidRDefault="004C5FAE" w:rsidP="00CF5277"/>
        </w:tc>
      </w:tr>
      <w:tr w:rsidR="008A1A4B" w:rsidRPr="00AA6F25" w14:paraId="1B81458B" w14:textId="77777777" w:rsidTr="00382306">
        <w:trPr>
          <w:trHeight w:val="1440"/>
        </w:trPr>
        <w:tc>
          <w:tcPr>
            <w:tcW w:w="709" w:type="dxa"/>
            <w:tcBorders>
              <w:top w:val="nil"/>
              <w:left w:val="single" w:sz="4" w:space="0" w:color="auto"/>
              <w:bottom w:val="single" w:sz="4" w:space="0" w:color="auto"/>
              <w:right w:val="single" w:sz="4" w:space="0" w:color="auto"/>
            </w:tcBorders>
            <w:vAlign w:val="bottom"/>
          </w:tcPr>
          <w:p w14:paraId="580C89B7" w14:textId="77777777" w:rsidR="008A1A4B" w:rsidRDefault="002D2139" w:rsidP="00382306">
            <w:pPr>
              <w:rPr>
                <w:b/>
                <w:bCs/>
              </w:rPr>
            </w:pPr>
            <w:r>
              <w:rPr>
                <w:b/>
                <w:bCs/>
              </w:rPr>
              <w:lastRenderedPageBreak/>
              <w:t>16.</w:t>
            </w:r>
          </w:p>
        </w:tc>
        <w:tc>
          <w:tcPr>
            <w:tcW w:w="2269" w:type="dxa"/>
            <w:tcBorders>
              <w:top w:val="nil"/>
              <w:left w:val="nil"/>
              <w:bottom w:val="single" w:sz="4" w:space="0" w:color="auto"/>
              <w:right w:val="single" w:sz="4" w:space="0" w:color="auto"/>
            </w:tcBorders>
            <w:vAlign w:val="bottom"/>
          </w:tcPr>
          <w:p w14:paraId="740C137C" w14:textId="77777777" w:rsidR="008A1A4B" w:rsidRDefault="008A1A4B" w:rsidP="008A1A4B">
            <w:r>
              <w:t>IVICA PRIMORAC</w:t>
            </w:r>
          </w:p>
          <w:p w14:paraId="0E546C5E" w14:textId="77777777" w:rsidR="008A1A4B" w:rsidRPr="00982CB4" w:rsidRDefault="008A1A4B" w:rsidP="008A1A4B">
            <w:proofErr w:type="spellStart"/>
            <w:r>
              <w:t>zast.po</w:t>
            </w:r>
            <w:proofErr w:type="spellEnd"/>
            <w:r>
              <w:t xml:space="preserve"> </w:t>
            </w:r>
            <w:proofErr w:type="spellStart"/>
            <w:r>
              <w:t>odvj.Goran</w:t>
            </w:r>
            <w:proofErr w:type="spellEnd"/>
            <w:r>
              <w:t xml:space="preserve"> </w:t>
            </w:r>
            <w:proofErr w:type="spellStart"/>
            <w:r>
              <w:t>Katura,OIB</w:t>
            </w:r>
            <w:proofErr w:type="spellEnd"/>
            <w:r>
              <w:t>: 51321264863</w:t>
            </w:r>
          </w:p>
        </w:tc>
        <w:tc>
          <w:tcPr>
            <w:tcW w:w="1701" w:type="dxa"/>
            <w:tcBorders>
              <w:top w:val="nil"/>
              <w:left w:val="nil"/>
              <w:bottom w:val="single" w:sz="4" w:space="0" w:color="auto"/>
              <w:right w:val="single" w:sz="4" w:space="0" w:color="auto"/>
            </w:tcBorders>
            <w:noWrap/>
            <w:vAlign w:val="bottom"/>
          </w:tcPr>
          <w:p w14:paraId="57CE106A" w14:textId="77777777" w:rsidR="008A1A4B" w:rsidRDefault="008A1A4B" w:rsidP="008A1A4B">
            <w:pPr>
              <w:jc w:val="right"/>
            </w:pPr>
            <w:r>
              <w:tab/>
              <w:t xml:space="preserve">1.Po </w:t>
            </w:r>
            <w:proofErr w:type="spellStart"/>
            <w:r>
              <w:t>prav.presudi</w:t>
            </w:r>
            <w:proofErr w:type="spellEnd"/>
            <w:r>
              <w:t xml:space="preserve"> Općinskog suda Split Pst756/11  iznos od 120.098,18, </w:t>
            </w:r>
            <w:proofErr w:type="spellStart"/>
            <w:r>
              <w:t>gl.i</w:t>
            </w:r>
            <w:proofErr w:type="spellEnd"/>
            <w:r>
              <w:t xml:space="preserve"> kamata; </w:t>
            </w:r>
          </w:p>
          <w:p w14:paraId="17588A2D" w14:textId="77777777" w:rsidR="008A1A4B" w:rsidRDefault="008A1A4B" w:rsidP="008A1A4B">
            <w:pPr>
              <w:jc w:val="right"/>
            </w:pPr>
            <w:r>
              <w:t>2. parnični trošak 63.949,07; 3. na ime umanjenja kup. cijene iznos od 326.320,22 ;</w:t>
            </w:r>
          </w:p>
          <w:p w14:paraId="3AB9A7C1" w14:textId="77777777" w:rsidR="008A1A4B" w:rsidRDefault="008A1A4B" w:rsidP="008A1A4B">
            <w:pPr>
              <w:jc w:val="right"/>
            </w:pPr>
            <w:r>
              <w:t xml:space="preserve"> 4. povrat plaćene </w:t>
            </w:r>
            <w:proofErr w:type="spellStart"/>
            <w:r>
              <w:t>kup.cijene</w:t>
            </w:r>
            <w:proofErr w:type="spellEnd"/>
            <w:r>
              <w:t xml:space="preserve"> plus kamata do </w:t>
            </w:r>
            <w:proofErr w:type="spellStart"/>
            <w:r>
              <w:t>otvar.st.postupka</w:t>
            </w:r>
            <w:proofErr w:type="spellEnd"/>
            <w:r>
              <w:t xml:space="preserve"> u iznosu od 1.904.722,60 kao vlasnik stana traži naknadu štete jer ima upisanu hipoteku Banke u iznosu od 12.000.000EUR </w:t>
            </w:r>
            <w:r>
              <w:tab/>
            </w:r>
            <w:r>
              <w:tab/>
            </w:r>
          </w:p>
          <w:p w14:paraId="7F6574EC" w14:textId="77777777" w:rsidR="008A1A4B" w:rsidRPr="00982CB4" w:rsidRDefault="008A1A4B" w:rsidP="008A1A4B">
            <w:pPr>
              <w:jc w:val="right"/>
            </w:pPr>
          </w:p>
        </w:tc>
        <w:tc>
          <w:tcPr>
            <w:tcW w:w="1559" w:type="dxa"/>
            <w:tcBorders>
              <w:top w:val="nil"/>
              <w:left w:val="nil"/>
              <w:bottom w:val="single" w:sz="4" w:space="0" w:color="auto"/>
              <w:right w:val="single" w:sz="4" w:space="0" w:color="auto"/>
            </w:tcBorders>
            <w:vAlign w:val="bottom"/>
          </w:tcPr>
          <w:p w14:paraId="72436B75" w14:textId="77777777" w:rsidR="008A1A4B" w:rsidRPr="00982CB4" w:rsidRDefault="002D2139" w:rsidP="008A1A4B">
            <w:r>
              <w:t>2.415.090,17</w:t>
            </w:r>
          </w:p>
        </w:tc>
        <w:tc>
          <w:tcPr>
            <w:tcW w:w="1701" w:type="dxa"/>
            <w:tcBorders>
              <w:top w:val="nil"/>
              <w:left w:val="nil"/>
              <w:bottom w:val="single" w:sz="4" w:space="0" w:color="auto"/>
              <w:right w:val="single" w:sz="4" w:space="0" w:color="auto"/>
            </w:tcBorders>
            <w:noWrap/>
            <w:vAlign w:val="bottom"/>
          </w:tcPr>
          <w:p w14:paraId="1F7E4CBC" w14:textId="77777777" w:rsidR="008A1A4B" w:rsidRDefault="008A1A4B" w:rsidP="00CF5277">
            <w:pPr>
              <w:jc w:val="center"/>
            </w:pPr>
          </w:p>
        </w:tc>
        <w:tc>
          <w:tcPr>
            <w:tcW w:w="1701" w:type="dxa"/>
            <w:tcBorders>
              <w:top w:val="nil"/>
              <w:left w:val="nil"/>
              <w:bottom w:val="single" w:sz="4" w:space="0" w:color="auto"/>
              <w:right w:val="single" w:sz="4" w:space="0" w:color="auto"/>
            </w:tcBorders>
            <w:noWrap/>
            <w:vAlign w:val="bottom"/>
          </w:tcPr>
          <w:p w14:paraId="4B528B0F" w14:textId="77777777" w:rsidR="008A1A4B" w:rsidRPr="00AA6F25" w:rsidRDefault="002D2139" w:rsidP="00CF5277">
            <w:r w:rsidRPr="002D2139">
              <w:t>2.231.042,90</w:t>
            </w:r>
          </w:p>
        </w:tc>
        <w:tc>
          <w:tcPr>
            <w:tcW w:w="1276" w:type="dxa"/>
            <w:tcBorders>
              <w:top w:val="nil"/>
              <w:left w:val="nil"/>
              <w:bottom w:val="single" w:sz="4" w:space="0" w:color="auto"/>
              <w:right w:val="single" w:sz="4" w:space="0" w:color="auto"/>
            </w:tcBorders>
          </w:tcPr>
          <w:p w14:paraId="38AD9238" w14:textId="77777777" w:rsidR="002D2139" w:rsidRDefault="002D2139" w:rsidP="00CF5277"/>
          <w:p w14:paraId="75CF4B07" w14:textId="77777777" w:rsidR="002D2139" w:rsidRDefault="002D2139" w:rsidP="00CF5277"/>
          <w:p w14:paraId="2C7E3FD5" w14:textId="77777777" w:rsidR="002D2139" w:rsidRDefault="002D2139" w:rsidP="00CF5277"/>
          <w:p w14:paraId="0263A4A0" w14:textId="77777777" w:rsidR="002D2139" w:rsidRDefault="002D2139" w:rsidP="00CF5277"/>
          <w:p w14:paraId="43AF4439" w14:textId="77777777" w:rsidR="002D2139" w:rsidRDefault="002D2139" w:rsidP="00CF5277"/>
          <w:p w14:paraId="35D91E18" w14:textId="77777777" w:rsidR="002D2139" w:rsidRDefault="002D2139" w:rsidP="00CF5277"/>
          <w:p w14:paraId="656451F6" w14:textId="77777777" w:rsidR="002D2139" w:rsidRDefault="002D2139" w:rsidP="00CF5277"/>
          <w:p w14:paraId="54A94300" w14:textId="77777777" w:rsidR="002D2139" w:rsidRDefault="002D2139" w:rsidP="00CF5277"/>
          <w:p w14:paraId="7C7C41C5" w14:textId="77777777" w:rsidR="002D2139" w:rsidRDefault="002D2139" w:rsidP="00CF5277"/>
          <w:p w14:paraId="45F41C8D" w14:textId="77777777" w:rsidR="002D2139" w:rsidRDefault="002D2139" w:rsidP="00CF5277"/>
          <w:p w14:paraId="40F81BF9" w14:textId="77777777" w:rsidR="002D2139" w:rsidRDefault="002D2139" w:rsidP="00CF5277"/>
          <w:p w14:paraId="0955F5A1" w14:textId="77777777" w:rsidR="002D2139" w:rsidRDefault="002D2139" w:rsidP="00CF5277"/>
          <w:p w14:paraId="41BCD09E" w14:textId="77777777" w:rsidR="002D2139" w:rsidRDefault="002D2139" w:rsidP="00CF5277"/>
          <w:p w14:paraId="039C20E8" w14:textId="77777777" w:rsidR="002D2139" w:rsidRDefault="002D2139" w:rsidP="00CF5277"/>
          <w:p w14:paraId="17A72027" w14:textId="77777777" w:rsidR="002D2139" w:rsidRDefault="002D2139" w:rsidP="00CF5277"/>
          <w:p w14:paraId="018930AB" w14:textId="77777777" w:rsidR="002D2139" w:rsidRDefault="002D2139" w:rsidP="00CF5277"/>
          <w:p w14:paraId="071CC1F4" w14:textId="77777777" w:rsidR="002D2139" w:rsidRDefault="002D2139" w:rsidP="00CF5277"/>
          <w:p w14:paraId="75495919" w14:textId="77777777" w:rsidR="002D2139" w:rsidRDefault="002D2139" w:rsidP="00CF5277"/>
          <w:p w14:paraId="19EC06EA" w14:textId="77777777" w:rsidR="002D2139" w:rsidRDefault="002D2139" w:rsidP="00CF5277"/>
          <w:p w14:paraId="0ED1ED64" w14:textId="77777777" w:rsidR="002D2139" w:rsidRDefault="002D2139" w:rsidP="00CF5277"/>
          <w:p w14:paraId="268CD984" w14:textId="77777777" w:rsidR="002D2139" w:rsidRDefault="002D2139" w:rsidP="00CF5277"/>
          <w:p w14:paraId="04815BAC" w14:textId="77777777" w:rsidR="002D2139" w:rsidRDefault="002D2139" w:rsidP="00CF5277"/>
          <w:p w14:paraId="71A68A3B" w14:textId="77777777" w:rsidR="002D2139" w:rsidRDefault="002D2139" w:rsidP="00CF5277"/>
          <w:p w14:paraId="1D11F4D8" w14:textId="77777777" w:rsidR="002D2139" w:rsidRDefault="002D2139" w:rsidP="00CF5277"/>
          <w:p w14:paraId="54EABC3D" w14:textId="77777777" w:rsidR="002D2139" w:rsidRDefault="002D2139" w:rsidP="00CF5277"/>
          <w:p w14:paraId="4C444BB9" w14:textId="77777777" w:rsidR="002D2139" w:rsidRDefault="002D2139" w:rsidP="00CF5277"/>
          <w:p w14:paraId="7319D0B2" w14:textId="77777777" w:rsidR="002D2139" w:rsidRDefault="002D2139" w:rsidP="00CF5277"/>
          <w:p w14:paraId="40682A5C" w14:textId="77777777" w:rsidR="002D2139" w:rsidRDefault="002D2139" w:rsidP="00CF5277"/>
          <w:p w14:paraId="772DE243" w14:textId="77777777" w:rsidR="002D2139" w:rsidRDefault="002D2139" w:rsidP="00CF5277"/>
          <w:p w14:paraId="364E1230" w14:textId="77777777" w:rsidR="002D2139" w:rsidRDefault="002D2139" w:rsidP="00CF5277"/>
          <w:p w14:paraId="6C1C7A00" w14:textId="77777777" w:rsidR="008A1A4B" w:rsidRDefault="002D2139" w:rsidP="00CF5277">
            <w:r>
              <w:t>Stečajni upravitelj</w:t>
            </w:r>
          </w:p>
        </w:tc>
      </w:tr>
      <w:tr w:rsidR="004C5FAE" w:rsidRPr="00AA6F25" w14:paraId="55587FC5" w14:textId="77777777" w:rsidTr="00382306">
        <w:trPr>
          <w:trHeight w:val="1185"/>
        </w:trPr>
        <w:tc>
          <w:tcPr>
            <w:tcW w:w="709" w:type="dxa"/>
            <w:tcBorders>
              <w:top w:val="nil"/>
              <w:left w:val="single" w:sz="4" w:space="0" w:color="auto"/>
              <w:bottom w:val="single" w:sz="4" w:space="0" w:color="auto"/>
              <w:right w:val="single" w:sz="4" w:space="0" w:color="auto"/>
            </w:tcBorders>
            <w:vAlign w:val="bottom"/>
            <w:hideMark/>
          </w:tcPr>
          <w:p w14:paraId="49559C91" w14:textId="77777777" w:rsidR="004C5FAE" w:rsidRPr="00982CB4" w:rsidRDefault="004C5FAE" w:rsidP="002D2139">
            <w:pPr>
              <w:rPr>
                <w:b/>
                <w:bCs/>
              </w:rPr>
            </w:pPr>
            <w:r>
              <w:rPr>
                <w:b/>
                <w:bCs/>
              </w:rPr>
              <w:t>1</w:t>
            </w:r>
            <w:r w:rsidR="002D2139">
              <w:rPr>
                <w:b/>
                <w:bCs/>
              </w:rPr>
              <w:t>7</w:t>
            </w:r>
            <w:r w:rsidRPr="00982CB4">
              <w:rPr>
                <w:b/>
                <w:bCs/>
              </w:rPr>
              <w:t>.</w:t>
            </w:r>
          </w:p>
        </w:tc>
        <w:tc>
          <w:tcPr>
            <w:tcW w:w="2269" w:type="dxa"/>
            <w:tcBorders>
              <w:top w:val="nil"/>
              <w:left w:val="nil"/>
              <w:bottom w:val="single" w:sz="4" w:space="0" w:color="auto"/>
              <w:right w:val="single" w:sz="4" w:space="0" w:color="auto"/>
            </w:tcBorders>
            <w:vAlign w:val="bottom"/>
            <w:hideMark/>
          </w:tcPr>
          <w:p w14:paraId="746453EB" w14:textId="77777777" w:rsidR="004C5FAE" w:rsidRPr="00982CB4" w:rsidRDefault="004C5FAE" w:rsidP="00382306">
            <w:r w:rsidRPr="00982CB4">
              <w:t>ROSAN LEKO</w:t>
            </w:r>
            <w:r w:rsidRPr="00982CB4">
              <w:br/>
              <w:t xml:space="preserve">po </w:t>
            </w:r>
            <w:proofErr w:type="spellStart"/>
            <w:r w:rsidRPr="00982CB4">
              <w:t>odvj.Goranu</w:t>
            </w:r>
            <w:proofErr w:type="spellEnd"/>
            <w:r w:rsidRPr="00982CB4">
              <w:t xml:space="preserve"> </w:t>
            </w:r>
            <w:proofErr w:type="spellStart"/>
            <w:r w:rsidRPr="00982CB4">
              <w:t>Katuri,OIB</w:t>
            </w:r>
            <w:proofErr w:type="spellEnd"/>
            <w:r w:rsidRPr="00982CB4">
              <w:t>: 29288614923</w:t>
            </w:r>
          </w:p>
        </w:tc>
        <w:tc>
          <w:tcPr>
            <w:tcW w:w="1701" w:type="dxa"/>
            <w:tcBorders>
              <w:top w:val="nil"/>
              <w:left w:val="single" w:sz="4" w:space="0" w:color="auto"/>
              <w:bottom w:val="single" w:sz="4" w:space="0" w:color="auto"/>
              <w:right w:val="nil"/>
            </w:tcBorders>
            <w:noWrap/>
            <w:vAlign w:val="bottom"/>
            <w:hideMark/>
          </w:tcPr>
          <w:p w14:paraId="47F45821" w14:textId="77777777" w:rsidR="004C5FAE" w:rsidRPr="00982CB4" w:rsidRDefault="004C5FAE" w:rsidP="00382306">
            <w:pPr>
              <w:jc w:val="right"/>
            </w:pPr>
            <w:r w:rsidRPr="00982CB4">
              <w:t>2.060.222,29</w:t>
            </w:r>
          </w:p>
        </w:tc>
        <w:tc>
          <w:tcPr>
            <w:tcW w:w="1559" w:type="dxa"/>
            <w:tcBorders>
              <w:top w:val="nil"/>
              <w:left w:val="single" w:sz="4" w:space="0" w:color="auto"/>
              <w:bottom w:val="single" w:sz="4" w:space="0" w:color="auto"/>
              <w:right w:val="single" w:sz="4" w:space="0" w:color="auto"/>
            </w:tcBorders>
            <w:vAlign w:val="bottom"/>
            <w:hideMark/>
          </w:tcPr>
          <w:p w14:paraId="03E5CA46" w14:textId="77777777" w:rsidR="004C5FAE" w:rsidRPr="00982CB4" w:rsidRDefault="004C5FAE" w:rsidP="004C5FAE">
            <w:r w:rsidRPr="00982CB4">
              <w:t xml:space="preserve">Predugovor o kupnji </w:t>
            </w:r>
            <w:proofErr w:type="spellStart"/>
            <w:r w:rsidRPr="00982CB4">
              <w:t>posl.prostora</w:t>
            </w:r>
            <w:proofErr w:type="spellEnd"/>
            <w:r w:rsidRPr="00982CB4">
              <w:t xml:space="preserve"> br. 3, Potvrda o uplati, Sporazuma, Presude Općinskog suda Split  te  Županijskog suda Split</w:t>
            </w:r>
          </w:p>
        </w:tc>
        <w:tc>
          <w:tcPr>
            <w:tcW w:w="1701" w:type="dxa"/>
            <w:tcBorders>
              <w:top w:val="nil"/>
              <w:left w:val="nil"/>
              <w:bottom w:val="single" w:sz="4" w:space="0" w:color="auto"/>
              <w:right w:val="single" w:sz="4" w:space="0" w:color="auto"/>
            </w:tcBorders>
            <w:noWrap/>
            <w:vAlign w:val="bottom"/>
            <w:hideMark/>
          </w:tcPr>
          <w:p w14:paraId="218DA291" w14:textId="77777777" w:rsidR="004C5FAE" w:rsidRPr="00982CB4" w:rsidRDefault="004C5FAE" w:rsidP="00382306">
            <w:pPr>
              <w:jc w:val="center"/>
            </w:pPr>
            <w:r>
              <w:t>-</w:t>
            </w:r>
          </w:p>
        </w:tc>
        <w:tc>
          <w:tcPr>
            <w:tcW w:w="1701" w:type="dxa"/>
            <w:tcBorders>
              <w:top w:val="nil"/>
              <w:left w:val="nil"/>
              <w:bottom w:val="single" w:sz="4" w:space="0" w:color="auto"/>
              <w:right w:val="single" w:sz="4" w:space="0" w:color="auto"/>
            </w:tcBorders>
            <w:noWrap/>
            <w:vAlign w:val="bottom"/>
            <w:hideMark/>
          </w:tcPr>
          <w:p w14:paraId="51A264EC" w14:textId="77777777" w:rsidR="004C5FAE" w:rsidRDefault="004C5FAE" w:rsidP="00382306"/>
          <w:p w14:paraId="5E06A02D" w14:textId="77777777" w:rsidR="004C5FAE" w:rsidRPr="00AA6F25" w:rsidRDefault="004C5FAE" w:rsidP="00382306">
            <w:r w:rsidRPr="00982CB4">
              <w:t>2.060.222,29</w:t>
            </w:r>
          </w:p>
        </w:tc>
        <w:tc>
          <w:tcPr>
            <w:tcW w:w="1276" w:type="dxa"/>
            <w:tcBorders>
              <w:top w:val="nil"/>
              <w:left w:val="nil"/>
              <w:bottom w:val="single" w:sz="4" w:space="0" w:color="auto"/>
              <w:right w:val="single" w:sz="4" w:space="0" w:color="auto"/>
            </w:tcBorders>
          </w:tcPr>
          <w:p w14:paraId="3F3BD483" w14:textId="77777777" w:rsidR="004C5FAE" w:rsidRDefault="004C5FAE" w:rsidP="00382306"/>
          <w:p w14:paraId="75546A39" w14:textId="77777777" w:rsidR="004C5FAE" w:rsidRDefault="004C5FAE" w:rsidP="00382306"/>
          <w:p w14:paraId="427BF53B" w14:textId="77777777" w:rsidR="004C5FAE" w:rsidRDefault="004C5FAE" w:rsidP="00382306"/>
          <w:p w14:paraId="287BC143" w14:textId="77777777" w:rsidR="004C5FAE" w:rsidRDefault="004C5FAE" w:rsidP="00382306"/>
          <w:p w14:paraId="2EB1DF3D" w14:textId="77777777" w:rsidR="004C5FAE" w:rsidRDefault="004C5FAE" w:rsidP="00382306"/>
          <w:p w14:paraId="78CDEDF7" w14:textId="77777777" w:rsidR="004C5FAE" w:rsidRDefault="004C5FAE" w:rsidP="00382306"/>
          <w:p w14:paraId="0F2F0F86" w14:textId="77777777" w:rsidR="004C5FAE" w:rsidRDefault="004C5FAE" w:rsidP="00382306"/>
          <w:p w14:paraId="1B7345A6" w14:textId="77777777" w:rsidR="004C5FAE" w:rsidRDefault="004C5FAE" w:rsidP="00382306"/>
          <w:p w14:paraId="3043AD19" w14:textId="77777777" w:rsidR="004C5FAE" w:rsidRDefault="004C5FAE" w:rsidP="00382306"/>
          <w:p w14:paraId="2F546FF9" w14:textId="77777777" w:rsidR="004C5FAE" w:rsidRPr="00AA6F25" w:rsidRDefault="004C5FAE" w:rsidP="00382306">
            <w:r>
              <w:t>Stečajni upravitelj</w:t>
            </w:r>
          </w:p>
        </w:tc>
      </w:tr>
      <w:tr w:rsidR="008A1A4B" w:rsidRPr="00AA6F25" w14:paraId="07E44B10" w14:textId="77777777" w:rsidTr="00382306">
        <w:trPr>
          <w:trHeight w:val="5670"/>
        </w:trPr>
        <w:tc>
          <w:tcPr>
            <w:tcW w:w="709" w:type="dxa"/>
            <w:tcBorders>
              <w:top w:val="nil"/>
              <w:left w:val="single" w:sz="4" w:space="0" w:color="auto"/>
              <w:bottom w:val="single" w:sz="4" w:space="0" w:color="auto"/>
              <w:right w:val="single" w:sz="4" w:space="0" w:color="auto"/>
            </w:tcBorders>
            <w:vAlign w:val="bottom"/>
            <w:hideMark/>
          </w:tcPr>
          <w:p w14:paraId="3F2A7A04" w14:textId="77777777" w:rsidR="008A1A4B" w:rsidRPr="00982CB4" w:rsidRDefault="008A1A4B" w:rsidP="002D2139">
            <w:pPr>
              <w:rPr>
                <w:b/>
                <w:bCs/>
              </w:rPr>
            </w:pPr>
            <w:r>
              <w:rPr>
                <w:b/>
                <w:bCs/>
              </w:rPr>
              <w:lastRenderedPageBreak/>
              <w:t>1</w:t>
            </w:r>
            <w:r w:rsidR="002D2139">
              <w:rPr>
                <w:b/>
                <w:bCs/>
              </w:rPr>
              <w:t>8</w:t>
            </w:r>
            <w:r w:rsidRPr="00982CB4">
              <w:rPr>
                <w:b/>
                <w:bCs/>
              </w:rPr>
              <w:t>.</w:t>
            </w:r>
          </w:p>
        </w:tc>
        <w:tc>
          <w:tcPr>
            <w:tcW w:w="2269" w:type="dxa"/>
            <w:tcBorders>
              <w:top w:val="nil"/>
              <w:left w:val="nil"/>
              <w:bottom w:val="single" w:sz="4" w:space="0" w:color="auto"/>
              <w:right w:val="single" w:sz="4" w:space="0" w:color="auto"/>
            </w:tcBorders>
            <w:vAlign w:val="bottom"/>
            <w:hideMark/>
          </w:tcPr>
          <w:p w14:paraId="5B97AFF0" w14:textId="77777777" w:rsidR="008A1A4B" w:rsidRPr="00982CB4" w:rsidRDefault="008A1A4B" w:rsidP="00382306">
            <w:r w:rsidRPr="00982CB4">
              <w:t xml:space="preserve">VICTA d.o.o., zastupan po </w:t>
            </w:r>
            <w:proofErr w:type="spellStart"/>
            <w:r w:rsidRPr="00982CB4">
              <w:t>odvj.Jeri</w:t>
            </w:r>
            <w:proofErr w:type="spellEnd"/>
            <w:r w:rsidRPr="00982CB4">
              <w:t xml:space="preserve"> </w:t>
            </w:r>
            <w:proofErr w:type="spellStart"/>
            <w:r w:rsidRPr="00982CB4">
              <w:t>Matiću,OIB</w:t>
            </w:r>
            <w:proofErr w:type="spellEnd"/>
            <w:r w:rsidRPr="00982CB4">
              <w:t xml:space="preserve">: 63467075102 </w:t>
            </w:r>
          </w:p>
        </w:tc>
        <w:tc>
          <w:tcPr>
            <w:tcW w:w="1701" w:type="dxa"/>
            <w:tcBorders>
              <w:top w:val="nil"/>
              <w:left w:val="single" w:sz="4" w:space="0" w:color="auto"/>
              <w:bottom w:val="single" w:sz="4" w:space="0" w:color="auto"/>
              <w:right w:val="nil"/>
            </w:tcBorders>
            <w:noWrap/>
            <w:vAlign w:val="bottom"/>
            <w:hideMark/>
          </w:tcPr>
          <w:p w14:paraId="654564C6" w14:textId="77777777" w:rsidR="008A1A4B" w:rsidRPr="00982CB4" w:rsidRDefault="008A1A4B" w:rsidP="00382306">
            <w:pPr>
              <w:jc w:val="right"/>
            </w:pPr>
            <w:r w:rsidRPr="00982CB4">
              <w:t>56.272.300,80</w:t>
            </w:r>
          </w:p>
        </w:tc>
        <w:tc>
          <w:tcPr>
            <w:tcW w:w="1559" w:type="dxa"/>
            <w:tcBorders>
              <w:top w:val="nil"/>
              <w:left w:val="single" w:sz="4" w:space="0" w:color="auto"/>
              <w:bottom w:val="single" w:sz="4" w:space="0" w:color="auto"/>
              <w:right w:val="single" w:sz="4" w:space="0" w:color="auto"/>
            </w:tcBorders>
            <w:vAlign w:val="bottom"/>
            <w:hideMark/>
          </w:tcPr>
          <w:p w14:paraId="3237F0EC" w14:textId="77777777" w:rsidR="008A1A4B" w:rsidRPr="00982CB4" w:rsidRDefault="008A1A4B" w:rsidP="00382306">
            <w:pPr>
              <w:spacing w:after="240"/>
            </w:pPr>
            <w:r w:rsidRPr="00982CB4">
              <w:t>II. po parnici P-950/12 kojom traži izdavanje tabularne isprave 16.914.176,84; naknada štete 1.721.981,18 i Ugovorna kazna 2.547.660,27kn ( vodi spor P-950/12);</w:t>
            </w:r>
            <w:r w:rsidRPr="00982CB4">
              <w:rPr>
                <w:b/>
                <w:bCs/>
              </w:rPr>
              <w:br/>
              <w:t>III.</w:t>
            </w:r>
            <w:r w:rsidRPr="00982CB4">
              <w:t xml:space="preserve"> S osnova kratkoročne pozajmice 2.267.868,92 i tužba za naknadu štete 9.125.300,30;</w:t>
            </w:r>
            <w:r w:rsidRPr="00982CB4">
              <w:br/>
            </w:r>
            <w:r w:rsidRPr="00982CB4">
              <w:rPr>
                <w:b/>
                <w:bCs/>
              </w:rPr>
              <w:t>IV.</w:t>
            </w:r>
            <w:r w:rsidRPr="00982CB4">
              <w:t xml:space="preserve"> predvidivo da neće biti namiren iz </w:t>
            </w:r>
            <w:proofErr w:type="spellStart"/>
            <w:r w:rsidRPr="00982CB4">
              <w:t>razlučnog</w:t>
            </w:r>
            <w:proofErr w:type="spellEnd"/>
            <w:r w:rsidRPr="00982CB4">
              <w:t xml:space="preserve"> prava 17.459.569,45; </w:t>
            </w:r>
            <w:r w:rsidRPr="00982CB4">
              <w:br/>
            </w:r>
            <w:r w:rsidRPr="00982CB4">
              <w:rPr>
                <w:b/>
                <w:bCs/>
              </w:rPr>
              <w:t>V.</w:t>
            </w:r>
            <w:r w:rsidRPr="00982CB4">
              <w:t xml:space="preserve"> temeljem </w:t>
            </w:r>
            <w:proofErr w:type="spellStart"/>
            <w:r w:rsidRPr="00982CB4">
              <w:t>Ug</w:t>
            </w:r>
            <w:proofErr w:type="spellEnd"/>
            <w:r w:rsidRPr="00982CB4">
              <w:t xml:space="preserve"> o zajmu, parnica, P-522/2013.da neće biti namiren iz </w:t>
            </w:r>
            <w:proofErr w:type="spellStart"/>
            <w:r w:rsidRPr="00982CB4">
              <w:t>raz.prava</w:t>
            </w:r>
            <w:proofErr w:type="spellEnd"/>
            <w:r w:rsidRPr="00982CB4">
              <w:t xml:space="preserve"> za 2,603.243,64;</w:t>
            </w:r>
            <w:r w:rsidRPr="00982CB4">
              <w:br/>
            </w:r>
            <w:proofErr w:type="spellStart"/>
            <w:r w:rsidRPr="00982CB4">
              <w:rPr>
                <w:b/>
                <w:bCs/>
              </w:rPr>
              <w:t>VI</w:t>
            </w:r>
            <w:r w:rsidRPr="00982CB4">
              <w:t>.s</w:t>
            </w:r>
            <w:proofErr w:type="spellEnd"/>
            <w:r w:rsidRPr="00982CB4">
              <w:t xml:space="preserve"> osnova pozajmice od 306.000,00 po presudi P-1300/12;</w:t>
            </w:r>
            <w:r w:rsidRPr="00982CB4">
              <w:br/>
              <w:t>VII. trošak zastupanja po odvj.3.326.500,00;</w:t>
            </w:r>
          </w:p>
        </w:tc>
        <w:tc>
          <w:tcPr>
            <w:tcW w:w="1701" w:type="dxa"/>
            <w:tcBorders>
              <w:top w:val="nil"/>
              <w:left w:val="nil"/>
              <w:bottom w:val="single" w:sz="4" w:space="0" w:color="auto"/>
              <w:right w:val="single" w:sz="4" w:space="0" w:color="auto"/>
            </w:tcBorders>
            <w:noWrap/>
            <w:vAlign w:val="bottom"/>
            <w:hideMark/>
          </w:tcPr>
          <w:p w14:paraId="27226447" w14:textId="77777777" w:rsidR="008A1A4B" w:rsidRPr="00982CB4" w:rsidRDefault="008A1A4B" w:rsidP="00382306">
            <w:pPr>
              <w:jc w:val="right"/>
            </w:pPr>
          </w:p>
        </w:tc>
        <w:tc>
          <w:tcPr>
            <w:tcW w:w="1701" w:type="dxa"/>
            <w:tcBorders>
              <w:top w:val="nil"/>
              <w:left w:val="nil"/>
              <w:bottom w:val="single" w:sz="4" w:space="0" w:color="auto"/>
              <w:right w:val="single" w:sz="4" w:space="0" w:color="auto"/>
            </w:tcBorders>
            <w:noWrap/>
            <w:vAlign w:val="bottom"/>
            <w:hideMark/>
          </w:tcPr>
          <w:p w14:paraId="6D6DC9C3" w14:textId="77777777" w:rsidR="008A1A4B" w:rsidRDefault="008A1A4B" w:rsidP="00382306"/>
          <w:p w14:paraId="27E2331B" w14:textId="77777777" w:rsidR="008A1A4B" w:rsidRDefault="008A1A4B" w:rsidP="00382306"/>
          <w:p w14:paraId="2BCF50A0" w14:textId="77777777" w:rsidR="008A1A4B" w:rsidRDefault="008A1A4B" w:rsidP="00382306"/>
          <w:p w14:paraId="4B54DE58" w14:textId="77777777" w:rsidR="008A1A4B" w:rsidRDefault="008A1A4B" w:rsidP="00382306">
            <w:r>
              <w:t xml:space="preserve">35.371.737,45 </w:t>
            </w:r>
          </w:p>
          <w:p w14:paraId="11E2B61B" w14:textId="77777777" w:rsidR="008A1A4B" w:rsidRDefault="008A1A4B" w:rsidP="00382306"/>
          <w:p w14:paraId="4170DF02" w14:textId="77777777" w:rsidR="008A1A4B" w:rsidRDefault="008A1A4B" w:rsidP="00382306"/>
          <w:p w14:paraId="22282838" w14:textId="77777777" w:rsidR="008A1A4B" w:rsidRDefault="008A1A4B" w:rsidP="00382306">
            <w:r>
              <w:t>306.300,00 +</w:t>
            </w:r>
          </w:p>
          <w:p w14:paraId="799BB3AC" w14:textId="77777777" w:rsidR="008A1A4B" w:rsidRDefault="008A1A4B" w:rsidP="00382306">
            <w:r>
              <w:t>3.326.500,00</w:t>
            </w:r>
            <w:r w:rsidR="00CF5277">
              <w:t xml:space="preserve"> (iznos od 2.794.750,00 kn već osporila i stečajna upraviteljica)</w:t>
            </w:r>
          </w:p>
          <w:p w14:paraId="6548CAB0" w14:textId="77777777" w:rsidR="008A1A4B" w:rsidRDefault="008A1A4B" w:rsidP="00382306"/>
          <w:p w14:paraId="3494AFDC" w14:textId="77777777" w:rsidR="008A1A4B" w:rsidRDefault="008A1A4B" w:rsidP="00382306"/>
          <w:p w14:paraId="472B504E" w14:textId="77777777" w:rsidR="008A1A4B" w:rsidRDefault="008A1A4B" w:rsidP="00382306"/>
          <w:p w14:paraId="63B4A1D1" w14:textId="77777777" w:rsidR="008A1A4B" w:rsidRDefault="008A1A4B" w:rsidP="00382306"/>
          <w:p w14:paraId="23B0B4D5" w14:textId="77777777" w:rsidR="008A1A4B" w:rsidRDefault="008A1A4B" w:rsidP="00382306"/>
          <w:p w14:paraId="4D16040E" w14:textId="77777777" w:rsidR="008A1A4B" w:rsidRPr="00AA6F25" w:rsidRDefault="008A1A4B" w:rsidP="00382306">
            <w:r>
              <w:t>11.200.000,00</w:t>
            </w:r>
          </w:p>
        </w:tc>
        <w:tc>
          <w:tcPr>
            <w:tcW w:w="1276" w:type="dxa"/>
            <w:tcBorders>
              <w:top w:val="nil"/>
              <w:left w:val="nil"/>
              <w:bottom w:val="single" w:sz="4" w:space="0" w:color="auto"/>
              <w:right w:val="single" w:sz="4" w:space="0" w:color="auto"/>
            </w:tcBorders>
          </w:tcPr>
          <w:p w14:paraId="60A65B29" w14:textId="77777777" w:rsidR="008A1A4B" w:rsidRDefault="008A1A4B" w:rsidP="00382306"/>
          <w:p w14:paraId="69041812" w14:textId="77777777" w:rsidR="008A1A4B" w:rsidRDefault="008A1A4B" w:rsidP="00382306"/>
          <w:p w14:paraId="5D1C651F" w14:textId="77777777" w:rsidR="008A1A4B" w:rsidRDefault="008A1A4B" w:rsidP="00382306"/>
          <w:p w14:paraId="25603666" w14:textId="77777777" w:rsidR="008A1A4B" w:rsidRDefault="008A1A4B" w:rsidP="00382306"/>
          <w:p w14:paraId="77139C40" w14:textId="77777777" w:rsidR="008A1A4B" w:rsidRDefault="008A1A4B" w:rsidP="00382306"/>
          <w:p w14:paraId="465E421B" w14:textId="77777777" w:rsidR="008A1A4B" w:rsidRDefault="008A1A4B" w:rsidP="00382306"/>
          <w:p w14:paraId="291ACD38" w14:textId="77777777" w:rsidR="008A1A4B" w:rsidRDefault="008A1A4B" w:rsidP="00382306"/>
          <w:p w14:paraId="043F94CB" w14:textId="77777777" w:rsidR="008A1A4B" w:rsidRDefault="008A1A4B" w:rsidP="00382306"/>
          <w:p w14:paraId="163BF31C" w14:textId="77777777" w:rsidR="008A1A4B" w:rsidRDefault="008A1A4B" w:rsidP="00382306"/>
          <w:p w14:paraId="14EA37F7" w14:textId="77777777" w:rsidR="008A1A4B" w:rsidRDefault="008A1A4B" w:rsidP="00382306"/>
          <w:p w14:paraId="7871BA72" w14:textId="77777777" w:rsidR="008A1A4B" w:rsidRDefault="008A1A4B" w:rsidP="00382306"/>
          <w:p w14:paraId="3E0A9EB3" w14:textId="77777777" w:rsidR="008A1A4B" w:rsidRDefault="008A1A4B" w:rsidP="00382306"/>
          <w:p w14:paraId="38771976" w14:textId="77777777" w:rsidR="008A1A4B" w:rsidRDefault="008A1A4B" w:rsidP="00382306"/>
          <w:p w14:paraId="4C1894F0" w14:textId="77777777" w:rsidR="008A1A4B" w:rsidRDefault="008A1A4B" w:rsidP="00382306"/>
          <w:p w14:paraId="6616A98E" w14:textId="77777777" w:rsidR="008A1A4B" w:rsidRDefault="008A1A4B" w:rsidP="00382306"/>
          <w:p w14:paraId="0E739BC8" w14:textId="77777777" w:rsidR="008A1A4B" w:rsidRDefault="008A1A4B" w:rsidP="00382306"/>
          <w:p w14:paraId="042C106A" w14:textId="77777777" w:rsidR="008A1A4B" w:rsidRDefault="008A1A4B" w:rsidP="00382306"/>
          <w:p w14:paraId="297E744C" w14:textId="77777777" w:rsidR="008A1A4B" w:rsidRDefault="008A1A4B" w:rsidP="00382306"/>
          <w:p w14:paraId="73404D84" w14:textId="77777777" w:rsidR="008A1A4B" w:rsidRDefault="008A1A4B" w:rsidP="00382306"/>
          <w:p w14:paraId="04EAACDB" w14:textId="77777777" w:rsidR="008A1A4B" w:rsidRDefault="008A1A4B" w:rsidP="00382306"/>
          <w:p w14:paraId="39F5F040" w14:textId="77777777" w:rsidR="008A1A4B" w:rsidRDefault="008A1A4B" w:rsidP="00382306"/>
          <w:p w14:paraId="2B0EA4E9" w14:textId="77777777" w:rsidR="008A1A4B" w:rsidRDefault="008A1A4B" w:rsidP="00382306"/>
          <w:p w14:paraId="6BD95A6E" w14:textId="77777777" w:rsidR="008A1A4B" w:rsidRDefault="008A1A4B" w:rsidP="00382306"/>
          <w:p w14:paraId="0C6F1B5C" w14:textId="77777777" w:rsidR="008A1A4B" w:rsidRDefault="008A1A4B" w:rsidP="00382306"/>
          <w:p w14:paraId="1D795365" w14:textId="77777777" w:rsidR="008A1A4B" w:rsidRDefault="008A1A4B" w:rsidP="00382306"/>
          <w:p w14:paraId="5280FB4B" w14:textId="77777777" w:rsidR="008A1A4B" w:rsidRDefault="008A1A4B" w:rsidP="00382306"/>
          <w:p w14:paraId="39354F87" w14:textId="77777777" w:rsidR="008A1A4B" w:rsidRDefault="008A1A4B" w:rsidP="00382306"/>
          <w:p w14:paraId="4D38BB5E" w14:textId="77777777" w:rsidR="008A1A4B" w:rsidRDefault="008A1A4B" w:rsidP="00382306"/>
          <w:p w14:paraId="1478F060" w14:textId="77777777" w:rsidR="008A1A4B" w:rsidRDefault="008A1A4B" w:rsidP="00382306"/>
          <w:p w14:paraId="7EAA4393" w14:textId="77777777" w:rsidR="008A1A4B" w:rsidRDefault="008A1A4B" w:rsidP="00382306"/>
          <w:p w14:paraId="64EF6126" w14:textId="77777777" w:rsidR="00CF5277" w:rsidRDefault="00CF5277" w:rsidP="00382306"/>
          <w:p w14:paraId="4E6EEDA8" w14:textId="77777777" w:rsidR="008A1A4B" w:rsidRDefault="008A1A4B" w:rsidP="00382306"/>
          <w:p w14:paraId="10A033BB" w14:textId="77777777" w:rsidR="008A1A4B" w:rsidRDefault="008A1A4B" w:rsidP="00382306">
            <w:r>
              <w:t>Stečajni upravitelj</w:t>
            </w:r>
          </w:p>
          <w:p w14:paraId="6CED3D69" w14:textId="77777777" w:rsidR="00CF5277" w:rsidRDefault="00CF5277" w:rsidP="00382306"/>
          <w:p w14:paraId="6459D2FD" w14:textId="77777777" w:rsidR="008A1A4B" w:rsidRDefault="008A1A4B" w:rsidP="00382306">
            <w:r>
              <w:t>Stečajni vjerovnici  H-</w:t>
            </w:r>
            <w:r w:rsidR="002D2139">
              <w:t xml:space="preserve">ABDUCO d.o.o. i Tomislav </w:t>
            </w:r>
            <w:proofErr w:type="spellStart"/>
            <w:r w:rsidR="002D2139">
              <w:t>Baus</w:t>
            </w:r>
            <w:proofErr w:type="spellEnd"/>
            <w:r w:rsidR="002D2139">
              <w:t xml:space="preserve">  </w:t>
            </w:r>
          </w:p>
          <w:p w14:paraId="650018D6" w14:textId="77777777" w:rsidR="00CF5277" w:rsidRDefault="00CF5277" w:rsidP="00382306"/>
          <w:p w14:paraId="4FC5BD48" w14:textId="77777777" w:rsidR="00CF5277" w:rsidRDefault="00CF5277" w:rsidP="00382306"/>
          <w:p w14:paraId="6FFB5070" w14:textId="77777777" w:rsidR="00CF5277" w:rsidRDefault="00CF5277" w:rsidP="00382306"/>
          <w:p w14:paraId="1749DE5D" w14:textId="77777777" w:rsidR="008A1A4B" w:rsidRPr="00AA6F25" w:rsidRDefault="008A1A4B" w:rsidP="00382306">
            <w:r>
              <w:t xml:space="preserve">Vjerovnik Tomislav </w:t>
            </w:r>
            <w:proofErr w:type="spellStart"/>
            <w:r>
              <w:t>Baus</w:t>
            </w:r>
            <w:proofErr w:type="spellEnd"/>
          </w:p>
        </w:tc>
      </w:tr>
      <w:tr w:rsidR="008A1A4B" w:rsidRPr="00AA6F25" w14:paraId="3A296AC4" w14:textId="77777777" w:rsidTr="003C7E5F">
        <w:trPr>
          <w:trHeight w:val="1125"/>
        </w:trPr>
        <w:tc>
          <w:tcPr>
            <w:tcW w:w="709" w:type="dxa"/>
            <w:tcBorders>
              <w:top w:val="nil"/>
              <w:left w:val="single" w:sz="4" w:space="0" w:color="auto"/>
              <w:bottom w:val="single" w:sz="4" w:space="0" w:color="auto"/>
              <w:right w:val="single" w:sz="4" w:space="0" w:color="auto"/>
            </w:tcBorders>
            <w:vAlign w:val="bottom"/>
          </w:tcPr>
          <w:p w14:paraId="5C205DE8" w14:textId="77777777" w:rsidR="008A1A4B" w:rsidRPr="00982CB4" w:rsidRDefault="008A1A4B" w:rsidP="002D2139">
            <w:pPr>
              <w:rPr>
                <w:b/>
                <w:bCs/>
              </w:rPr>
            </w:pPr>
            <w:r>
              <w:rPr>
                <w:b/>
                <w:bCs/>
              </w:rPr>
              <w:lastRenderedPageBreak/>
              <w:t>1</w:t>
            </w:r>
            <w:r w:rsidR="002D2139">
              <w:rPr>
                <w:b/>
                <w:bCs/>
              </w:rPr>
              <w:t>9</w:t>
            </w:r>
            <w:r>
              <w:rPr>
                <w:b/>
                <w:bCs/>
              </w:rPr>
              <w:t>.</w:t>
            </w:r>
          </w:p>
        </w:tc>
        <w:tc>
          <w:tcPr>
            <w:tcW w:w="2269" w:type="dxa"/>
            <w:tcBorders>
              <w:top w:val="nil"/>
              <w:left w:val="nil"/>
              <w:bottom w:val="single" w:sz="4" w:space="0" w:color="auto"/>
              <w:right w:val="single" w:sz="4" w:space="0" w:color="auto"/>
            </w:tcBorders>
            <w:vAlign w:val="bottom"/>
          </w:tcPr>
          <w:p w14:paraId="60BF76DB" w14:textId="77777777" w:rsidR="008A1A4B" w:rsidRDefault="008A1A4B" w:rsidP="00382306">
            <w:r>
              <w:t xml:space="preserve">RUBIGRAD d.o.o. </w:t>
            </w:r>
          </w:p>
          <w:p w14:paraId="2C3F86C7" w14:textId="77777777" w:rsidR="008A1A4B" w:rsidRPr="00982CB4" w:rsidRDefault="008A1A4B" w:rsidP="00382306">
            <w:r>
              <w:t xml:space="preserve">zastupan po </w:t>
            </w:r>
            <w:proofErr w:type="spellStart"/>
            <w:r>
              <w:t>odvj</w:t>
            </w:r>
            <w:proofErr w:type="spellEnd"/>
            <w:r>
              <w:t>. Tatjani Marković, OIB: 49794448281</w:t>
            </w:r>
          </w:p>
        </w:tc>
        <w:tc>
          <w:tcPr>
            <w:tcW w:w="1701" w:type="dxa"/>
            <w:tcBorders>
              <w:top w:val="nil"/>
              <w:left w:val="single" w:sz="4" w:space="0" w:color="auto"/>
              <w:bottom w:val="single" w:sz="4" w:space="0" w:color="auto"/>
              <w:right w:val="nil"/>
            </w:tcBorders>
            <w:noWrap/>
            <w:vAlign w:val="bottom"/>
          </w:tcPr>
          <w:p w14:paraId="1C224441" w14:textId="77777777" w:rsidR="008A1A4B" w:rsidRPr="00982CB4" w:rsidRDefault="008A1A4B" w:rsidP="00382306">
            <w:pPr>
              <w:jc w:val="right"/>
            </w:pPr>
            <w:r>
              <w:t>2.019.621,32</w:t>
            </w:r>
          </w:p>
        </w:tc>
        <w:tc>
          <w:tcPr>
            <w:tcW w:w="1559" w:type="dxa"/>
            <w:tcBorders>
              <w:top w:val="nil"/>
              <w:left w:val="single" w:sz="4" w:space="0" w:color="auto"/>
              <w:bottom w:val="single" w:sz="4" w:space="0" w:color="auto"/>
              <w:right w:val="single" w:sz="4" w:space="0" w:color="auto"/>
            </w:tcBorders>
            <w:vAlign w:val="bottom"/>
          </w:tcPr>
          <w:p w14:paraId="69A141C9" w14:textId="77777777" w:rsidR="008A1A4B" w:rsidRPr="00982CB4" w:rsidRDefault="008A1A4B" w:rsidP="00382306">
            <w:r w:rsidRPr="00982CB4">
              <w:t xml:space="preserve">Temeljem Ugovora od 20.rujna 2004.za izvođenje </w:t>
            </w:r>
            <w:proofErr w:type="spellStart"/>
            <w:r w:rsidRPr="00982CB4">
              <w:t>estrih</w:t>
            </w:r>
            <w:proofErr w:type="spellEnd"/>
            <w:r w:rsidRPr="00982CB4">
              <w:t xml:space="preserve"> podova; neplaćene situacije i pripadajuće </w:t>
            </w:r>
            <w:proofErr w:type="spellStart"/>
            <w:r w:rsidRPr="00982CB4">
              <w:t>kta</w:t>
            </w:r>
            <w:proofErr w:type="spellEnd"/>
            <w:r w:rsidRPr="00982CB4">
              <w:t xml:space="preserve"> 972.108,51 za koji iznos se vodi spor br:P-138/13 na </w:t>
            </w:r>
            <w:proofErr w:type="spellStart"/>
            <w:r w:rsidRPr="00982CB4">
              <w:t>trg.sudu</w:t>
            </w:r>
            <w:proofErr w:type="spellEnd"/>
            <w:r w:rsidRPr="00982CB4">
              <w:t xml:space="preserve"> u Splitu i za iznos od 1.047.512,81 za koji predviđa da neće biti pokriven iz </w:t>
            </w:r>
            <w:proofErr w:type="spellStart"/>
            <w:r w:rsidRPr="00982CB4">
              <w:t>razl.prava</w:t>
            </w:r>
            <w:proofErr w:type="spellEnd"/>
          </w:p>
        </w:tc>
        <w:tc>
          <w:tcPr>
            <w:tcW w:w="1701" w:type="dxa"/>
            <w:tcBorders>
              <w:top w:val="nil"/>
              <w:left w:val="nil"/>
              <w:bottom w:val="single" w:sz="4" w:space="0" w:color="auto"/>
              <w:right w:val="single" w:sz="4" w:space="0" w:color="auto"/>
            </w:tcBorders>
            <w:noWrap/>
            <w:vAlign w:val="bottom"/>
          </w:tcPr>
          <w:p w14:paraId="6A65A37E" w14:textId="77777777" w:rsidR="008A1A4B" w:rsidRPr="00982CB4" w:rsidRDefault="008A1A4B" w:rsidP="00382306">
            <w:pPr>
              <w:jc w:val="right"/>
            </w:pPr>
          </w:p>
        </w:tc>
        <w:tc>
          <w:tcPr>
            <w:tcW w:w="1701" w:type="dxa"/>
            <w:tcBorders>
              <w:top w:val="nil"/>
              <w:left w:val="nil"/>
              <w:bottom w:val="single" w:sz="4" w:space="0" w:color="auto"/>
              <w:right w:val="single" w:sz="4" w:space="0" w:color="auto"/>
            </w:tcBorders>
            <w:noWrap/>
            <w:vAlign w:val="bottom"/>
          </w:tcPr>
          <w:p w14:paraId="583E130E" w14:textId="77777777" w:rsidR="008A1A4B" w:rsidRPr="00AA6F25" w:rsidRDefault="008A1A4B" w:rsidP="00382306">
            <w:pPr>
              <w:jc w:val="center"/>
            </w:pPr>
            <w:r>
              <w:t>972.108,51</w:t>
            </w:r>
          </w:p>
        </w:tc>
        <w:tc>
          <w:tcPr>
            <w:tcW w:w="1276" w:type="dxa"/>
            <w:tcBorders>
              <w:top w:val="nil"/>
              <w:left w:val="nil"/>
              <w:bottom w:val="single" w:sz="4" w:space="0" w:color="auto"/>
              <w:right w:val="single" w:sz="4" w:space="0" w:color="auto"/>
            </w:tcBorders>
          </w:tcPr>
          <w:p w14:paraId="606DEAB5" w14:textId="77777777" w:rsidR="002D2139" w:rsidRDefault="002D2139" w:rsidP="00382306">
            <w:pPr>
              <w:jc w:val="center"/>
            </w:pPr>
          </w:p>
          <w:p w14:paraId="73D20DCC" w14:textId="77777777" w:rsidR="002D2139" w:rsidRDefault="002D2139" w:rsidP="00382306">
            <w:pPr>
              <w:jc w:val="center"/>
            </w:pPr>
          </w:p>
          <w:p w14:paraId="5C684877" w14:textId="77777777" w:rsidR="002D2139" w:rsidRDefault="002D2139" w:rsidP="00382306">
            <w:pPr>
              <w:jc w:val="center"/>
            </w:pPr>
          </w:p>
          <w:p w14:paraId="27B0D2BA" w14:textId="77777777" w:rsidR="002D2139" w:rsidRDefault="002D2139" w:rsidP="00382306">
            <w:pPr>
              <w:jc w:val="center"/>
            </w:pPr>
          </w:p>
          <w:p w14:paraId="4590E6B6" w14:textId="77777777" w:rsidR="002D2139" w:rsidRDefault="002D2139" w:rsidP="00382306">
            <w:pPr>
              <w:jc w:val="center"/>
            </w:pPr>
          </w:p>
          <w:p w14:paraId="62EFB659" w14:textId="77777777" w:rsidR="002D2139" w:rsidRDefault="002D2139" w:rsidP="00382306">
            <w:pPr>
              <w:jc w:val="center"/>
            </w:pPr>
          </w:p>
          <w:p w14:paraId="21335332" w14:textId="77777777" w:rsidR="002D2139" w:rsidRDefault="002D2139" w:rsidP="00382306">
            <w:pPr>
              <w:jc w:val="center"/>
            </w:pPr>
          </w:p>
          <w:p w14:paraId="490B56FE" w14:textId="77777777" w:rsidR="002D2139" w:rsidRDefault="002D2139" w:rsidP="00382306">
            <w:pPr>
              <w:jc w:val="center"/>
            </w:pPr>
          </w:p>
          <w:p w14:paraId="53152018" w14:textId="77777777" w:rsidR="002D2139" w:rsidRDefault="002D2139" w:rsidP="00382306">
            <w:pPr>
              <w:jc w:val="center"/>
            </w:pPr>
          </w:p>
          <w:p w14:paraId="6C7D200B" w14:textId="77777777" w:rsidR="002D2139" w:rsidRDefault="002D2139" w:rsidP="00382306">
            <w:pPr>
              <w:jc w:val="center"/>
            </w:pPr>
          </w:p>
          <w:p w14:paraId="17433258" w14:textId="77777777" w:rsidR="002D2139" w:rsidRDefault="002D2139" w:rsidP="00382306">
            <w:pPr>
              <w:jc w:val="center"/>
            </w:pPr>
          </w:p>
          <w:p w14:paraId="07EF26A0" w14:textId="77777777" w:rsidR="002D2139" w:rsidRDefault="002D2139" w:rsidP="00382306">
            <w:pPr>
              <w:jc w:val="center"/>
            </w:pPr>
          </w:p>
          <w:p w14:paraId="7CA974A1" w14:textId="77777777" w:rsidR="002D2139" w:rsidRDefault="002D2139" w:rsidP="00382306">
            <w:pPr>
              <w:jc w:val="center"/>
            </w:pPr>
          </w:p>
          <w:p w14:paraId="0BEC40A6" w14:textId="77777777" w:rsidR="002D2139" w:rsidRDefault="002D2139" w:rsidP="00382306">
            <w:pPr>
              <w:jc w:val="center"/>
            </w:pPr>
          </w:p>
          <w:p w14:paraId="0178D309" w14:textId="77777777" w:rsidR="002D2139" w:rsidRDefault="002D2139" w:rsidP="00382306">
            <w:pPr>
              <w:jc w:val="center"/>
            </w:pPr>
          </w:p>
          <w:p w14:paraId="1344B2A0" w14:textId="77777777" w:rsidR="002D2139" w:rsidRDefault="002D2139" w:rsidP="00382306">
            <w:pPr>
              <w:jc w:val="center"/>
            </w:pPr>
          </w:p>
          <w:p w14:paraId="4D855A00" w14:textId="77777777" w:rsidR="002D2139" w:rsidRDefault="002D2139" w:rsidP="00382306">
            <w:pPr>
              <w:jc w:val="center"/>
            </w:pPr>
          </w:p>
          <w:p w14:paraId="0FDA87FC" w14:textId="77777777" w:rsidR="002D2139" w:rsidRDefault="002D2139" w:rsidP="00382306">
            <w:pPr>
              <w:jc w:val="center"/>
            </w:pPr>
          </w:p>
          <w:p w14:paraId="4D9F7F66" w14:textId="77777777" w:rsidR="002D2139" w:rsidRDefault="002D2139" w:rsidP="00382306">
            <w:pPr>
              <w:jc w:val="center"/>
            </w:pPr>
          </w:p>
          <w:p w14:paraId="7AE75660" w14:textId="77777777" w:rsidR="002D2139" w:rsidRDefault="002D2139" w:rsidP="00382306">
            <w:pPr>
              <w:jc w:val="center"/>
            </w:pPr>
          </w:p>
          <w:p w14:paraId="17E9976A" w14:textId="77777777" w:rsidR="002D2139" w:rsidRDefault="002D2139" w:rsidP="00382306">
            <w:pPr>
              <w:jc w:val="center"/>
            </w:pPr>
          </w:p>
          <w:p w14:paraId="77627EC4" w14:textId="77777777" w:rsidR="002D2139" w:rsidRDefault="002D2139" w:rsidP="00382306">
            <w:pPr>
              <w:jc w:val="center"/>
            </w:pPr>
          </w:p>
          <w:p w14:paraId="18A62D6D" w14:textId="77777777" w:rsidR="008A1A4B" w:rsidRPr="00AA6F25" w:rsidRDefault="008A1A4B" w:rsidP="00382306">
            <w:pPr>
              <w:jc w:val="center"/>
            </w:pPr>
            <w:r>
              <w:t xml:space="preserve">Stečajni upravitelj </w:t>
            </w:r>
          </w:p>
        </w:tc>
      </w:tr>
      <w:tr w:rsidR="008A1A4B" w:rsidRPr="00AA6F25" w14:paraId="1AAE59C3" w14:textId="77777777" w:rsidTr="00382306">
        <w:trPr>
          <w:trHeight w:val="2550"/>
        </w:trPr>
        <w:tc>
          <w:tcPr>
            <w:tcW w:w="709" w:type="dxa"/>
            <w:tcBorders>
              <w:top w:val="nil"/>
              <w:left w:val="single" w:sz="4" w:space="0" w:color="auto"/>
              <w:bottom w:val="single" w:sz="4" w:space="0" w:color="auto"/>
              <w:right w:val="single" w:sz="4" w:space="0" w:color="auto"/>
            </w:tcBorders>
            <w:vAlign w:val="bottom"/>
            <w:hideMark/>
          </w:tcPr>
          <w:p w14:paraId="61F1B592" w14:textId="77777777" w:rsidR="008A1A4B" w:rsidRPr="00982CB4" w:rsidRDefault="002D2139" w:rsidP="008A1A4B">
            <w:pPr>
              <w:rPr>
                <w:b/>
                <w:bCs/>
              </w:rPr>
            </w:pPr>
            <w:r>
              <w:rPr>
                <w:b/>
                <w:bCs/>
              </w:rPr>
              <w:t>20</w:t>
            </w:r>
            <w:r w:rsidR="008A1A4B" w:rsidRPr="00982CB4">
              <w:rPr>
                <w:b/>
                <w:bCs/>
              </w:rPr>
              <w:t>.</w:t>
            </w:r>
          </w:p>
        </w:tc>
        <w:tc>
          <w:tcPr>
            <w:tcW w:w="2269" w:type="dxa"/>
            <w:tcBorders>
              <w:top w:val="nil"/>
              <w:left w:val="nil"/>
              <w:bottom w:val="single" w:sz="4" w:space="0" w:color="auto"/>
              <w:right w:val="single" w:sz="4" w:space="0" w:color="auto"/>
            </w:tcBorders>
            <w:vAlign w:val="bottom"/>
            <w:hideMark/>
          </w:tcPr>
          <w:p w14:paraId="10CF901D" w14:textId="77777777" w:rsidR="008A1A4B" w:rsidRPr="00982CB4" w:rsidRDefault="008A1A4B" w:rsidP="00382306">
            <w:r w:rsidRPr="00982CB4">
              <w:t xml:space="preserve">IVICA BABIĆ </w:t>
            </w:r>
            <w:proofErr w:type="spellStart"/>
            <w:r w:rsidRPr="00982CB4">
              <w:t>vl.obrta</w:t>
            </w:r>
            <w:proofErr w:type="spellEnd"/>
            <w:r w:rsidRPr="00982CB4">
              <w:t xml:space="preserve"> </w:t>
            </w:r>
            <w:proofErr w:type="spellStart"/>
            <w:r w:rsidRPr="00982CB4">
              <w:t>Babić,zastupan</w:t>
            </w:r>
            <w:proofErr w:type="spellEnd"/>
            <w:r w:rsidRPr="00982CB4">
              <w:t xml:space="preserve"> po </w:t>
            </w:r>
            <w:proofErr w:type="spellStart"/>
            <w:r w:rsidRPr="00982CB4">
              <w:t>odvj.Mario</w:t>
            </w:r>
            <w:proofErr w:type="spellEnd"/>
            <w:r w:rsidRPr="00982CB4">
              <w:t xml:space="preserve"> </w:t>
            </w:r>
            <w:proofErr w:type="spellStart"/>
            <w:r w:rsidRPr="00982CB4">
              <w:t>Skejić</w:t>
            </w:r>
            <w:proofErr w:type="spellEnd"/>
            <w:r w:rsidRPr="00982CB4">
              <w:t xml:space="preserve"> iz </w:t>
            </w:r>
            <w:proofErr w:type="spellStart"/>
            <w:r w:rsidRPr="00982CB4">
              <w:t>Splita,OIB</w:t>
            </w:r>
            <w:proofErr w:type="spellEnd"/>
            <w:r w:rsidRPr="00982CB4">
              <w:t>: 76688891305</w:t>
            </w:r>
          </w:p>
        </w:tc>
        <w:tc>
          <w:tcPr>
            <w:tcW w:w="1701" w:type="dxa"/>
            <w:tcBorders>
              <w:top w:val="nil"/>
              <w:left w:val="single" w:sz="4" w:space="0" w:color="auto"/>
              <w:bottom w:val="single" w:sz="4" w:space="0" w:color="auto"/>
              <w:right w:val="nil"/>
            </w:tcBorders>
            <w:noWrap/>
            <w:vAlign w:val="bottom"/>
            <w:hideMark/>
          </w:tcPr>
          <w:p w14:paraId="05D8557F" w14:textId="77777777" w:rsidR="008A1A4B" w:rsidRPr="00982CB4" w:rsidRDefault="008A1A4B" w:rsidP="00382306">
            <w:pPr>
              <w:jc w:val="right"/>
            </w:pPr>
            <w:r w:rsidRPr="00982CB4">
              <w:t>3.545.973,75</w:t>
            </w:r>
          </w:p>
        </w:tc>
        <w:tc>
          <w:tcPr>
            <w:tcW w:w="1559" w:type="dxa"/>
            <w:tcBorders>
              <w:top w:val="nil"/>
              <w:left w:val="single" w:sz="4" w:space="0" w:color="auto"/>
              <w:bottom w:val="single" w:sz="4" w:space="0" w:color="auto"/>
              <w:right w:val="single" w:sz="4" w:space="0" w:color="auto"/>
            </w:tcBorders>
            <w:vAlign w:val="bottom"/>
            <w:hideMark/>
          </w:tcPr>
          <w:p w14:paraId="57549C03" w14:textId="77777777" w:rsidR="008A1A4B" w:rsidRPr="00982CB4" w:rsidRDefault="008A1A4B" w:rsidP="00382306">
            <w:r w:rsidRPr="00982CB4">
              <w:t xml:space="preserve">Uplatio </w:t>
            </w:r>
            <w:proofErr w:type="spellStart"/>
            <w:r w:rsidRPr="00982CB4">
              <w:t>kup.cijenu</w:t>
            </w:r>
            <w:proofErr w:type="spellEnd"/>
            <w:r w:rsidRPr="00982CB4">
              <w:t xml:space="preserve"> za  stan br.41 po predugovoru iz 2004.,u posjedu stana ali se ne  može uknjižiti, zbog upisane ovrhe Grada Splita u listu B iz 2010.god.Traži povrat </w:t>
            </w:r>
            <w:proofErr w:type="spellStart"/>
            <w:r w:rsidRPr="00982CB4">
              <w:t>uplačenog</w:t>
            </w:r>
            <w:proofErr w:type="spellEnd"/>
            <w:r w:rsidRPr="00982CB4">
              <w:t xml:space="preserve"> iznosa  uvećanog za kamate do dana otvaranja </w:t>
            </w:r>
            <w:proofErr w:type="spellStart"/>
            <w:r w:rsidRPr="00982CB4">
              <w:t>steć.post.naknadu</w:t>
            </w:r>
            <w:proofErr w:type="spellEnd"/>
            <w:r w:rsidRPr="00982CB4">
              <w:t xml:space="preserve"> uplaćenog iznosa + kamate</w:t>
            </w:r>
          </w:p>
        </w:tc>
        <w:tc>
          <w:tcPr>
            <w:tcW w:w="1701" w:type="dxa"/>
            <w:tcBorders>
              <w:top w:val="nil"/>
              <w:left w:val="nil"/>
              <w:bottom w:val="single" w:sz="4" w:space="0" w:color="auto"/>
              <w:right w:val="single" w:sz="4" w:space="0" w:color="auto"/>
            </w:tcBorders>
            <w:vAlign w:val="bottom"/>
            <w:hideMark/>
          </w:tcPr>
          <w:p w14:paraId="63F205BD" w14:textId="77777777" w:rsidR="008A1A4B" w:rsidRDefault="008A1A4B" w:rsidP="00382306">
            <w:pPr>
              <w:jc w:val="center"/>
            </w:pPr>
          </w:p>
          <w:p w14:paraId="56D31E04"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7C33710B" w14:textId="77777777" w:rsidR="008A1A4B" w:rsidRDefault="008A1A4B" w:rsidP="00382306">
            <w:r w:rsidRPr="00982CB4">
              <w:t>3.545.973,75</w:t>
            </w:r>
          </w:p>
          <w:p w14:paraId="5C849AEC" w14:textId="77777777" w:rsidR="008A1A4B" w:rsidRPr="00AA6F25" w:rsidRDefault="008A1A4B" w:rsidP="00382306"/>
        </w:tc>
        <w:tc>
          <w:tcPr>
            <w:tcW w:w="1276" w:type="dxa"/>
            <w:tcBorders>
              <w:top w:val="nil"/>
              <w:left w:val="nil"/>
              <w:bottom w:val="single" w:sz="4" w:space="0" w:color="auto"/>
              <w:right w:val="single" w:sz="4" w:space="0" w:color="auto"/>
            </w:tcBorders>
          </w:tcPr>
          <w:p w14:paraId="6638272C" w14:textId="77777777" w:rsidR="008A1A4B" w:rsidRDefault="008A1A4B" w:rsidP="00382306"/>
          <w:p w14:paraId="1343C237" w14:textId="77777777" w:rsidR="008A1A4B" w:rsidRDefault="008A1A4B" w:rsidP="00382306"/>
          <w:p w14:paraId="297E7BCB" w14:textId="77777777" w:rsidR="008A1A4B" w:rsidRDefault="008A1A4B" w:rsidP="00382306"/>
          <w:p w14:paraId="745FDCFB" w14:textId="77777777" w:rsidR="008A1A4B" w:rsidRDefault="008A1A4B" w:rsidP="00382306"/>
          <w:p w14:paraId="1CAD78E7" w14:textId="77777777" w:rsidR="008A1A4B" w:rsidRDefault="008A1A4B" w:rsidP="00382306"/>
          <w:p w14:paraId="4604092A" w14:textId="77777777" w:rsidR="008A1A4B" w:rsidRDefault="008A1A4B" w:rsidP="00382306"/>
          <w:p w14:paraId="23E06288" w14:textId="77777777" w:rsidR="008A1A4B" w:rsidRDefault="008A1A4B" w:rsidP="00382306"/>
          <w:p w14:paraId="7230BFD0" w14:textId="77777777" w:rsidR="008A1A4B" w:rsidRDefault="008A1A4B" w:rsidP="00382306"/>
          <w:p w14:paraId="533B888B" w14:textId="77777777" w:rsidR="008A1A4B" w:rsidRDefault="008A1A4B" w:rsidP="00382306"/>
          <w:p w14:paraId="2DF2319C" w14:textId="77777777" w:rsidR="008A1A4B" w:rsidRDefault="008A1A4B" w:rsidP="00382306"/>
          <w:p w14:paraId="3F6603D7" w14:textId="77777777" w:rsidR="008A1A4B" w:rsidRDefault="008A1A4B" w:rsidP="00382306"/>
          <w:p w14:paraId="47AE2499" w14:textId="77777777" w:rsidR="008A1A4B" w:rsidRDefault="008A1A4B" w:rsidP="00382306"/>
          <w:p w14:paraId="7EBEE515" w14:textId="77777777" w:rsidR="008A1A4B" w:rsidRDefault="008A1A4B" w:rsidP="00382306"/>
          <w:p w14:paraId="7C675F38" w14:textId="77777777" w:rsidR="008A1A4B" w:rsidRDefault="008A1A4B" w:rsidP="00382306"/>
          <w:p w14:paraId="24BCECA5" w14:textId="77777777" w:rsidR="008A1A4B" w:rsidRDefault="008A1A4B" w:rsidP="00382306"/>
          <w:p w14:paraId="7ECF2ECF" w14:textId="77777777" w:rsidR="008A1A4B" w:rsidRDefault="008A1A4B" w:rsidP="00382306"/>
          <w:p w14:paraId="6D43B63B" w14:textId="77777777" w:rsidR="008A1A4B" w:rsidRDefault="008A1A4B" w:rsidP="00382306"/>
          <w:p w14:paraId="59B2D929" w14:textId="77777777" w:rsidR="008A1A4B" w:rsidRDefault="008A1A4B" w:rsidP="00382306"/>
          <w:p w14:paraId="3D41F11B" w14:textId="77777777" w:rsidR="008A1A4B" w:rsidRDefault="008A1A4B" w:rsidP="00382306"/>
          <w:p w14:paraId="25CB7246" w14:textId="77777777" w:rsidR="002D2139" w:rsidRDefault="002D2139" w:rsidP="00382306"/>
          <w:p w14:paraId="08EBBCA0" w14:textId="77777777" w:rsidR="002D2139" w:rsidRDefault="002D2139" w:rsidP="00382306"/>
          <w:p w14:paraId="56B00DC1" w14:textId="77777777" w:rsidR="002D2139" w:rsidRDefault="002D2139" w:rsidP="00382306"/>
          <w:p w14:paraId="3B0C97D4" w14:textId="77777777" w:rsidR="002D2139" w:rsidRDefault="002D2139" w:rsidP="00382306"/>
          <w:p w14:paraId="6D297D60" w14:textId="77777777" w:rsidR="002D2139" w:rsidRDefault="002D2139" w:rsidP="00382306"/>
          <w:p w14:paraId="6BBBB226" w14:textId="77777777" w:rsidR="008A1A4B" w:rsidRPr="00AA6F25" w:rsidRDefault="008A1A4B" w:rsidP="00382306">
            <w:r>
              <w:t>Stečajni upravitelj</w:t>
            </w:r>
          </w:p>
        </w:tc>
      </w:tr>
      <w:tr w:rsidR="008A1A4B" w:rsidRPr="00AA6F25" w14:paraId="4D618E70" w14:textId="77777777" w:rsidTr="00382306">
        <w:trPr>
          <w:trHeight w:val="915"/>
        </w:trPr>
        <w:tc>
          <w:tcPr>
            <w:tcW w:w="709" w:type="dxa"/>
            <w:tcBorders>
              <w:top w:val="nil"/>
              <w:left w:val="single" w:sz="4" w:space="0" w:color="auto"/>
              <w:bottom w:val="single" w:sz="4" w:space="0" w:color="auto"/>
              <w:right w:val="single" w:sz="4" w:space="0" w:color="auto"/>
            </w:tcBorders>
            <w:vAlign w:val="bottom"/>
            <w:hideMark/>
          </w:tcPr>
          <w:p w14:paraId="2DB64E5B" w14:textId="77777777" w:rsidR="008A1A4B" w:rsidRPr="00982CB4" w:rsidRDefault="008A1A4B" w:rsidP="002D2139">
            <w:pPr>
              <w:rPr>
                <w:b/>
                <w:bCs/>
              </w:rPr>
            </w:pPr>
            <w:r>
              <w:rPr>
                <w:b/>
                <w:bCs/>
              </w:rPr>
              <w:lastRenderedPageBreak/>
              <w:t>2</w:t>
            </w:r>
            <w:r w:rsidR="002D2139">
              <w:rPr>
                <w:b/>
                <w:bCs/>
              </w:rPr>
              <w:t>1</w:t>
            </w:r>
            <w:r w:rsidRPr="00982CB4">
              <w:rPr>
                <w:b/>
                <w:bCs/>
              </w:rPr>
              <w:t>.</w:t>
            </w:r>
          </w:p>
        </w:tc>
        <w:tc>
          <w:tcPr>
            <w:tcW w:w="2269" w:type="dxa"/>
            <w:tcBorders>
              <w:top w:val="nil"/>
              <w:left w:val="nil"/>
              <w:bottom w:val="single" w:sz="4" w:space="0" w:color="auto"/>
              <w:right w:val="single" w:sz="4" w:space="0" w:color="auto"/>
            </w:tcBorders>
            <w:vAlign w:val="bottom"/>
            <w:hideMark/>
          </w:tcPr>
          <w:p w14:paraId="45E8BB98" w14:textId="77777777" w:rsidR="008A1A4B" w:rsidRPr="00982CB4" w:rsidRDefault="008A1A4B" w:rsidP="003C7E5F">
            <w:r w:rsidRPr="00982CB4">
              <w:t>D</w:t>
            </w:r>
            <w:r>
              <w:t>UJO</w:t>
            </w:r>
            <w:r w:rsidRPr="00982CB4">
              <w:t xml:space="preserve"> Đ</w:t>
            </w:r>
            <w:r>
              <w:t>ONLIĆ</w:t>
            </w:r>
            <w:r w:rsidRPr="00982CB4">
              <w:t xml:space="preserve"> </w:t>
            </w:r>
            <w:proofErr w:type="spellStart"/>
            <w:r w:rsidRPr="00982CB4">
              <w:t>zast.po</w:t>
            </w:r>
            <w:proofErr w:type="spellEnd"/>
            <w:r w:rsidRPr="00982CB4">
              <w:t xml:space="preserve"> </w:t>
            </w:r>
            <w:proofErr w:type="spellStart"/>
            <w:r w:rsidRPr="00982CB4">
              <w:t>odvj</w:t>
            </w:r>
            <w:proofErr w:type="spellEnd"/>
            <w:r w:rsidRPr="00982CB4">
              <w:t xml:space="preserve">.  Zoranu  </w:t>
            </w:r>
            <w:proofErr w:type="spellStart"/>
            <w:r w:rsidRPr="00982CB4">
              <w:t>Ivišu</w:t>
            </w:r>
            <w:proofErr w:type="spellEnd"/>
            <w:r w:rsidRPr="00982CB4">
              <w:t xml:space="preserve"> iz </w:t>
            </w:r>
            <w:proofErr w:type="spellStart"/>
            <w:r w:rsidRPr="00982CB4">
              <w:t>Splita,OIB</w:t>
            </w:r>
            <w:proofErr w:type="spellEnd"/>
            <w:r w:rsidRPr="00982CB4">
              <w:t>: 88702933072</w:t>
            </w:r>
          </w:p>
        </w:tc>
        <w:tc>
          <w:tcPr>
            <w:tcW w:w="1701" w:type="dxa"/>
            <w:tcBorders>
              <w:top w:val="nil"/>
              <w:left w:val="single" w:sz="4" w:space="0" w:color="auto"/>
              <w:bottom w:val="single" w:sz="4" w:space="0" w:color="auto"/>
              <w:right w:val="nil"/>
            </w:tcBorders>
            <w:noWrap/>
            <w:vAlign w:val="bottom"/>
            <w:hideMark/>
          </w:tcPr>
          <w:p w14:paraId="0C719B73" w14:textId="77777777" w:rsidR="008A1A4B" w:rsidRPr="00982CB4" w:rsidRDefault="008A1A4B" w:rsidP="00382306">
            <w:pPr>
              <w:jc w:val="right"/>
            </w:pPr>
            <w:r w:rsidRPr="00982CB4">
              <w:t>1.158.687,67</w:t>
            </w:r>
          </w:p>
        </w:tc>
        <w:tc>
          <w:tcPr>
            <w:tcW w:w="1559" w:type="dxa"/>
            <w:tcBorders>
              <w:top w:val="nil"/>
              <w:left w:val="single" w:sz="4" w:space="0" w:color="auto"/>
              <w:bottom w:val="single" w:sz="4" w:space="0" w:color="auto"/>
              <w:right w:val="single" w:sz="4" w:space="0" w:color="auto"/>
            </w:tcBorders>
            <w:vAlign w:val="bottom"/>
            <w:hideMark/>
          </w:tcPr>
          <w:p w14:paraId="7D654D76" w14:textId="77777777" w:rsidR="008A1A4B" w:rsidRPr="00982CB4" w:rsidRDefault="008A1A4B" w:rsidP="00382306">
            <w:r w:rsidRPr="00982CB4">
              <w:t xml:space="preserve">Prijava </w:t>
            </w:r>
            <w:proofErr w:type="spellStart"/>
            <w:r w:rsidRPr="00982CB4">
              <w:t>nenamirenja</w:t>
            </w:r>
            <w:proofErr w:type="spellEnd"/>
            <w:r w:rsidRPr="00982CB4">
              <w:t xml:space="preserve"> iz </w:t>
            </w:r>
            <w:proofErr w:type="spellStart"/>
            <w:r w:rsidRPr="00982CB4">
              <w:t>razlučnog</w:t>
            </w:r>
            <w:proofErr w:type="spellEnd"/>
            <w:r w:rsidRPr="00982CB4">
              <w:t xml:space="preserve"> prava, nije osobni vjerovnik jer je dao pozajmicu Tomislavu </w:t>
            </w:r>
            <w:proofErr w:type="spellStart"/>
            <w:r w:rsidRPr="00982CB4">
              <w:t>Bausu</w:t>
            </w:r>
            <w:proofErr w:type="spellEnd"/>
            <w:r w:rsidRPr="00982CB4">
              <w:t>.</w:t>
            </w:r>
          </w:p>
        </w:tc>
        <w:tc>
          <w:tcPr>
            <w:tcW w:w="1701" w:type="dxa"/>
            <w:tcBorders>
              <w:top w:val="nil"/>
              <w:left w:val="nil"/>
              <w:bottom w:val="single" w:sz="4" w:space="0" w:color="auto"/>
              <w:right w:val="single" w:sz="4" w:space="0" w:color="auto"/>
            </w:tcBorders>
            <w:noWrap/>
            <w:vAlign w:val="bottom"/>
            <w:hideMark/>
          </w:tcPr>
          <w:p w14:paraId="32599B08"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329D62CA" w14:textId="77777777" w:rsidR="008A1A4B" w:rsidRPr="00AA6F25" w:rsidRDefault="008A1A4B" w:rsidP="00382306">
            <w:r w:rsidRPr="00982CB4">
              <w:t>1.158.687,67</w:t>
            </w:r>
          </w:p>
        </w:tc>
        <w:tc>
          <w:tcPr>
            <w:tcW w:w="1276" w:type="dxa"/>
            <w:tcBorders>
              <w:top w:val="nil"/>
              <w:left w:val="nil"/>
              <w:bottom w:val="single" w:sz="4" w:space="0" w:color="auto"/>
              <w:right w:val="single" w:sz="4" w:space="0" w:color="auto"/>
            </w:tcBorders>
          </w:tcPr>
          <w:p w14:paraId="5AE3B3E7" w14:textId="77777777" w:rsidR="008A1A4B" w:rsidRDefault="008A1A4B" w:rsidP="00382306"/>
          <w:p w14:paraId="6C797A8F" w14:textId="77777777" w:rsidR="008A1A4B" w:rsidRDefault="008A1A4B" w:rsidP="00382306"/>
          <w:p w14:paraId="0B5FB165" w14:textId="77777777" w:rsidR="008A1A4B" w:rsidRDefault="008A1A4B" w:rsidP="00382306"/>
          <w:p w14:paraId="71252377" w14:textId="77777777" w:rsidR="008A1A4B" w:rsidRDefault="008A1A4B" w:rsidP="00382306"/>
          <w:p w14:paraId="38CE79C7" w14:textId="77777777" w:rsidR="002D2139" w:rsidRDefault="002D2139" w:rsidP="00382306"/>
          <w:p w14:paraId="64229059" w14:textId="77777777" w:rsidR="002D2139" w:rsidRDefault="002D2139" w:rsidP="00382306"/>
          <w:p w14:paraId="1D0883FF" w14:textId="77777777" w:rsidR="002D2139" w:rsidRDefault="002D2139" w:rsidP="00382306"/>
          <w:p w14:paraId="6ABC830F" w14:textId="77777777" w:rsidR="002D2139" w:rsidRDefault="002D2139" w:rsidP="00382306"/>
          <w:p w14:paraId="5CFCC3D8" w14:textId="77777777" w:rsidR="008A1A4B" w:rsidRDefault="008A1A4B" w:rsidP="00382306">
            <w:r>
              <w:t xml:space="preserve">Stečajni </w:t>
            </w:r>
          </w:p>
          <w:p w14:paraId="67F216CC" w14:textId="77777777" w:rsidR="008A1A4B" w:rsidRPr="00AA6F25" w:rsidRDefault="008A1A4B" w:rsidP="00382306">
            <w:r>
              <w:t>upravitelj</w:t>
            </w:r>
          </w:p>
        </w:tc>
      </w:tr>
      <w:tr w:rsidR="008A1A4B" w:rsidRPr="00AA6F25" w14:paraId="1AD7CEE1" w14:textId="77777777" w:rsidTr="00382306">
        <w:trPr>
          <w:trHeight w:val="1110"/>
        </w:trPr>
        <w:tc>
          <w:tcPr>
            <w:tcW w:w="709" w:type="dxa"/>
            <w:tcBorders>
              <w:top w:val="nil"/>
              <w:left w:val="single" w:sz="4" w:space="0" w:color="auto"/>
              <w:bottom w:val="nil"/>
              <w:right w:val="single" w:sz="4" w:space="0" w:color="auto"/>
            </w:tcBorders>
            <w:noWrap/>
            <w:vAlign w:val="bottom"/>
            <w:hideMark/>
          </w:tcPr>
          <w:p w14:paraId="32A241F8" w14:textId="77777777" w:rsidR="008A1A4B" w:rsidRPr="00982CB4" w:rsidRDefault="008A1A4B" w:rsidP="002D2139">
            <w:pPr>
              <w:rPr>
                <w:b/>
                <w:bCs/>
              </w:rPr>
            </w:pPr>
            <w:r>
              <w:rPr>
                <w:b/>
                <w:bCs/>
              </w:rPr>
              <w:t>2</w:t>
            </w:r>
            <w:r w:rsidR="002D2139">
              <w:rPr>
                <w:b/>
                <w:bCs/>
              </w:rPr>
              <w:t>2</w:t>
            </w:r>
            <w:r w:rsidRPr="00982CB4">
              <w:rPr>
                <w:b/>
                <w:bCs/>
              </w:rPr>
              <w:t>.</w:t>
            </w:r>
          </w:p>
        </w:tc>
        <w:tc>
          <w:tcPr>
            <w:tcW w:w="2269" w:type="dxa"/>
            <w:tcBorders>
              <w:top w:val="nil"/>
              <w:left w:val="nil"/>
              <w:bottom w:val="nil"/>
              <w:right w:val="single" w:sz="4" w:space="0" w:color="auto"/>
            </w:tcBorders>
            <w:shd w:val="clear" w:color="000000" w:fill="FFFFFF"/>
            <w:vAlign w:val="bottom"/>
            <w:hideMark/>
          </w:tcPr>
          <w:p w14:paraId="15C9946C" w14:textId="77777777" w:rsidR="008A1A4B" w:rsidRPr="00982CB4" w:rsidRDefault="008A1A4B" w:rsidP="00382306">
            <w:r w:rsidRPr="00982CB4">
              <w:t xml:space="preserve">TOMISLAV BAUS  zastupan po </w:t>
            </w:r>
            <w:proofErr w:type="spellStart"/>
            <w:r w:rsidRPr="00982CB4">
              <w:t>odvj.Stjepanu</w:t>
            </w:r>
            <w:proofErr w:type="spellEnd"/>
            <w:r w:rsidRPr="00982CB4">
              <w:t xml:space="preserve"> </w:t>
            </w:r>
            <w:proofErr w:type="spellStart"/>
            <w:r w:rsidRPr="00982CB4">
              <w:t>Čaljkušiću,OIB</w:t>
            </w:r>
            <w:proofErr w:type="spellEnd"/>
            <w:r w:rsidRPr="00982CB4">
              <w:t>: 35552868009</w:t>
            </w:r>
          </w:p>
        </w:tc>
        <w:tc>
          <w:tcPr>
            <w:tcW w:w="1701" w:type="dxa"/>
            <w:tcBorders>
              <w:top w:val="nil"/>
              <w:left w:val="single" w:sz="4" w:space="0" w:color="auto"/>
              <w:bottom w:val="nil"/>
              <w:right w:val="nil"/>
            </w:tcBorders>
            <w:noWrap/>
            <w:vAlign w:val="bottom"/>
            <w:hideMark/>
          </w:tcPr>
          <w:p w14:paraId="714FB817" w14:textId="77777777" w:rsidR="008A1A4B" w:rsidRPr="00982CB4" w:rsidRDefault="008A1A4B" w:rsidP="00382306">
            <w:pPr>
              <w:jc w:val="right"/>
            </w:pPr>
            <w:r w:rsidRPr="00982CB4">
              <w:t>2.930.304,77</w:t>
            </w:r>
          </w:p>
        </w:tc>
        <w:tc>
          <w:tcPr>
            <w:tcW w:w="1559" w:type="dxa"/>
            <w:tcBorders>
              <w:top w:val="nil"/>
              <w:left w:val="single" w:sz="4" w:space="0" w:color="auto"/>
              <w:bottom w:val="nil"/>
              <w:right w:val="single" w:sz="4" w:space="0" w:color="auto"/>
            </w:tcBorders>
            <w:vAlign w:val="bottom"/>
            <w:hideMark/>
          </w:tcPr>
          <w:p w14:paraId="1A5647CA" w14:textId="77777777" w:rsidR="008A1A4B" w:rsidRPr="00982CB4" w:rsidRDefault="008A1A4B" w:rsidP="00382306">
            <w:r w:rsidRPr="00982CB4">
              <w:t xml:space="preserve">S osnova Ugovora  o prodaji prava građenja od 22.10.1998.Glavnica 2.578.360,04 i </w:t>
            </w:r>
            <w:proofErr w:type="spellStart"/>
            <w:r w:rsidRPr="00982CB4">
              <w:t>kta</w:t>
            </w:r>
            <w:proofErr w:type="spellEnd"/>
            <w:r w:rsidRPr="00982CB4">
              <w:t xml:space="preserve"> 351.944,73</w:t>
            </w:r>
          </w:p>
        </w:tc>
        <w:tc>
          <w:tcPr>
            <w:tcW w:w="1701" w:type="dxa"/>
            <w:tcBorders>
              <w:top w:val="nil"/>
              <w:left w:val="nil"/>
              <w:bottom w:val="nil"/>
              <w:right w:val="single" w:sz="4" w:space="0" w:color="auto"/>
            </w:tcBorders>
            <w:noWrap/>
            <w:vAlign w:val="bottom"/>
            <w:hideMark/>
          </w:tcPr>
          <w:p w14:paraId="7B0CC68D" w14:textId="77777777" w:rsidR="008A1A4B" w:rsidRPr="00982CB4" w:rsidRDefault="008A1A4B" w:rsidP="00382306">
            <w:pPr>
              <w:jc w:val="center"/>
            </w:pPr>
            <w:r>
              <w:t>-</w:t>
            </w:r>
          </w:p>
        </w:tc>
        <w:tc>
          <w:tcPr>
            <w:tcW w:w="1701" w:type="dxa"/>
            <w:tcBorders>
              <w:top w:val="nil"/>
              <w:left w:val="nil"/>
              <w:bottom w:val="nil"/>
              <w:right w:val="single" w:sz="4" w:space="0" w:color="auto"/>
            </w:tcBorders>
            <w:noWrap/>
            <w:vAlign w:val="bottom"/>
            <w:hideMark/>
          </w:tcPr>
          <w:p w14:paraId="342A1BF0" w14:textId="77777777" w:rsidR="008A1A4B" w:rsidRDefault="008A1A4B" w:rsidP="00382306"/>
          <w:p w14:paraId="4E7EA4D2" w14:textId="77777777" w:rsidR="008A1A4B" w:rsidRPr="00AA6F25" w:rsidRDefault="008A1A4B" w:rsidP="00382306">
            <w:r w:rsidRPr="00982CB4">
              <w:t>2.930.304,77</w:t>
            </w:r>
          </w:p>
        </w:tc>
        <w:tc>
          <w:tcPr>
            <w:tcW w:w="1276" w:type="dxa"/>
            <w:tcBorders>
              <w:top w:val="nil"/>
              <w:left w:val="nil"/>
              <w:bottom w:val="nil"/>
              <w:right w:val="single" w:sz="4" w:space="0" w:color="auto"/>
            </w:tcBorders>
          </w:tcPr>
          <w:p w14:paraId="6B85F5F0" w14:textId="77777777" w:rsidR="008A1A4B" w:rsidRDefault="008A1A4B" w:rsidP="00382306">
            <w:pPr>
              <w:jc w:val="center"/>
            </w:pPr>
          </w:p>
          <w:p w14:paraId="0D38D660" w14:textId="77777777" w:rsidR="008A1A4B" w:rsidRDefault="008A1A4B" w:rsidP="00382306">
            <w:pPr>
              <w:jc w:val="center"/>
            </w:pPr>
          </w:p>
          <w:p w14:paraId="5884E0CA" w14:textId="77777777" w:rsidR="008A1A4B" w:rsidRDefault="008A1A4B" w:rsidP="00382306">
            <w:pPr>
              <w:jc w:val="center"/>
            </w:pPr>
          </w:p>
          <w:p w14:paraId="7CB07CE5" w14:textId="77777777" w:rsidR="008A1A4B" w:rsidRDefault="008A1A4B" w:rsidP="00382306">
            <w:pPr>
              <w:jc w:val="center"/>
            </w:pPr>
          </w:p>
          <w:p w14:paraId="19B46364" w14:textId="77777777" w:rsidR="008A1A4B" w:rsidRDefault="008A1A4B" w:rsidP="00382306">
            <w:pPr>
              <w:jc w:val="center"/>
            </w:pPr>
          </w:p>
          <w:p w14:paraId="3855B318" w14:textId="77777777" w:rsidR="008A1A4B" w:rsidRDefault="008A1A4B" w:rsidP="00382306">
            <w:pPr>
              <w:jc w:val="center"/>
            </w:pPr>
          </w:p>
          <w:p w14:paraId="4AC4694C" w14:textId="77777777" w:rsidR="002D2139" w:rsidRDefault="002D2139" w:rsidP="00382306">
            <w:pPr>
              <w:jc w:val="center"/>
            </w:pPr>
          </w:p>
          <w:p w14:paraId="6C0870AF" w14:textId="77777777" w:rsidR="008A1A4B" w:rsidRPr="00AA6F25" w:rsidRDefault="008A1A4B" w:rsidP="00382306">
            <w:pPr>
              <w:jc w:val="center"/>
            </w:pPr>
            <w:r>
              <w:t>Stečajni upravitelj</w:t>
            </w:r>
          </w:p>
        </w:tc>
      </w:tr>
      <w:tr w:rsidR="008A1A4B" w:rsidRPr="00AA6F25" w14:paraId="5A4B933F" w14:textId="77777777" w:rsidTr="00382306">
        <w:trPr>
          <w:trHeight w:val="1410"/>
        </w:trPr>
        <w:tc>
          <w:tcPr>
            <w:tcW w:w="709" w:type="dxa"/>
            <w:tcBorders>
              <w:top w:val="single" w:sz="4" w:space="0" w:color="auto"/>
              <w:left w:val="single" w:sz="4" w:space="0" w:color="auto"/>
              <w:bottom w:val="single" w:sz="4" w:space="0" w:color="auto"/>
              <w:right w:val="single" w:sz="4" w:space="0" w:color="auto"/>
            </w:tcBorders>
            <w:noWrap/>
            <w:vAlign w:val="bottom"/>
            <w:hideMark/>
          </w:tcPr>
          <w:p w14:paraId="64285764" w14:textId="77777777" w:rsidR="008A1A4B" w:rsidRPr="00982CB4" w:rsidRDefault="008A1A4B" w:rsidP="002D2139">
            <w:pPr>
              <w:jc w:val="center"/>
              <w:rPr>
                <w:b/>
                <w:bCs/>
              </w:rPr>
            </w:pPr>
            <w:r>
              <w:rPr>
                <w:b/>
                <w:bCs/>
              </w:rPr>
              <w:t>2</w:t>
            </w:r>
            <w:r w:rsidR="002D2139">
              <w:rPr>
                <w:b/>
                <w:bCs/>
              </w:rPr>
              <w:t>3</w:t>
            </w:r>
            <w:r w:rsidRPr="00982CB4">
              <w:rPr>
                <w:b/>
                <w:bCs/>
              </w:rPr>
              <w:t>.</w:t>
            </w:r>
          </w:p>
        </w:tc>
        <w:tc>
          <w:tcPr>
            <w:tcW w:w="2269" w:type="dxa"/>
            <w:tcBorders>
              <w:top w:val="single" w:sz="4" w:space="0" w:color="auto"/>
              <w:left w:val="nil"/>
              <w:bottom w:val="single" w:sz="4" w:space="0" w:color="auto"/>
              <w:right w:val="single" w:sz="4" w:space="0" w:color="auto"/>
            </w:tcBorders>
            <w:vAlign w:val="bottom"/>
            <w:hideMark/>
          </w:tcPr>
          <w:p w14:paraId="7AAD865E" w14:textId="77777777" w:rsidR="008A1A4B" w:rsidRPr="00982CB4" w:rsidRDefault="008A1A4B" w:rsidP="003C7E5F">
            <w:r w:rsidRPr="00982CB4">
              <w:t>M</w:t>
            </w:r>
            <w:r>
              <w:t>IRA VUKADIN</w:t>
            </w:r>
            <w:r w:rsidRPr="00982CB4">
              <w:t xml:space="preserve">, </w:t>
            </w:r>
            <w:proofErr w:type="spellStart"/>
            <w:r w:rsidRPr="00982CB4">
              <w:t>zast.po</w:t>
            </w:r>
            <w:proofErr w:type="spellEnd"/>
            <w:r w:rsidRPr="00982CB4">
              <w:t xml:space="preserve"> </w:t>
            </w:r>
            <w:proofErr w:type="spellStart"/>
            <w:r w:rsidRPr="00982CB4">
              <w:t>odvj</w:t>
            </w:r>
            <w:proofErr w:type="spellEnd"/>
            <w:r w:rsidRPr="00982CB4">
              <w:t xml:space="preserve">. Zvonimir </w:t>
            </w:r>
            <w:proofErr w:type="spellStart"/>
            <w:r w:rsidRPr="00982CB4">
              <w:t>Bučan,OIB</w:t>
            </w:r>
            <w:proofErr w:type="spellEnd"/>
            <w:r w:rsidRPr="00982CB4">
              <w:t>: 89773611265</w:t>
            </w:r>
          </w:p>
        </w:tc>
        <w:tc>
          <w:tcPr>
            <w:tcW w:w="1701" w:type="dxa"/>
            <w:tcBorders>
              <w:top w:val="single" w:sz="4" w:space="0" w:color="auto"/>
              <w:left w:val="nil"/>
              <w:bottom w:val="single" w:sz="4" w:space="0" w:color="auto"/>
              <w:right w:val="single" w:sz="4" w:space="0" w:color="auto"/>
            </w:tcBorders>
            <w:noWrap/>
            <w:vAlign w:val="bottom"/>
            <w:hideMark/>
          </w:tcPr>
          <w:p w14:paraId="6E08CBB1" w14:textId="77777777" w:rsidR="008A1A4B" w:rsidRPr="00982CB4" w:rsidRDefault="008A1A4B" w:rsidP="00382306">
            <w:pPr>
              <w:jc w:val="right"/>
            </w:pPr>
            <w:r w:rsidRPr="00982CB4">
              <w:t>1.185.859,00</w:t>
            </w:r>
          </w:p>
        </w:tc>
        <w:tc>
          <w:tcPr>
            <w:tcW w:w="1559" w:type="dxa"/>
            <w:tcBorders>
              <w:top w:val="single" w:sz="4" w:space="0" w:color="auto"/>
              <w:left w:val="nil"/>
              <w:bottom w:val="single" w:sz="4" w:space="0" w:color="auto"/>
              <w:right w:val="single" w:sz="4" w:space="0" w:color="auto"/>
            </w:tcBorders>
            <w:vAlign w:val="bottom"/>
            <w:hideMark/>
          </w:tcPr>
          <w:p w14:paraId="627B35C4" w14:textId="77777777" w:rsidR="008A1A4B" w:rsidRPr="00982CB4" w:rsidRDefault="008A1A4B" w:rsidP="00382306">
            <w:r w:rsidRPr="00982CB4">
              <w:t xml:space="preserve">ugovor o kupoprodaji </w:t>
            </w:r>
            <w:proofErr w:type="spellStart"/>
            <w:r w:rsidRPr="00982CB4">
              <w:t>posl.prostor</w:t>
            </w:r>
            <w:proofErr w:type="spellEnd"/>
            <w:r w:rsidRPr="00982CB4">
              <w:t xml:space="preserve"> br.55 u </w:t>
            </w:r>
            <w:proofErr w:type="spellStart"/>
            <w:r w:rsidRPr="00982CB4">
              <w:t>priz</w:t>
            </w:r>
            <w:proofErr w:type="spellEnd"/>
            <w:r w:rsidRPr="00982CB4">
              <w:t xml:space="preserve">. ukupne površine 51,00m2 sklopljen sa izvođačem radova </w:t>
            </w:r>
            <w:proofErr w:type="spellStart"/>
            <w:r w:rsidRPr="00982CB4">
              <w:t>Škiljo</w:t>
            </w:r>
            <w:proofErr w:type="spellEnd"/>
            <w:r w:rsidRPr="00982CB4">
              <w:t xml:space="preserve"> gradnja d.o.o. i </w:t>
            </w:r>
            <w:proofErr w:type="spellStart"/>
            <w:r w:rsidRPr="00982CB4">
              <w:t>kta</w:t>
            </w:r>
            <w:proofErr w:type="spellEnd"/>
          </w:p>
        </w:tc>
        <w:tc>
          <w:tcPr>
            <w:tcW w:w="1701" w:type="dxa"/>
            <w:tcBorders>
              <w:top w:val="single" w:sz="4" w:space="0" w:color="auto"/>
              <w:left w:val="nil"/>
              <w:bottom w:val="single" w:sz="4" w:space="0" w:color="auto"/>
              <w:right w:val="single" w:sz="4" w:space="0" w:color="auto"/>
            </w:tcBorders>
            <w:noWrap/>
            <w:vAlign w:val="bottom"/>
            <w:hideMark/>
          </w:tcPr>
          <w:p w14:paraId="2BCA92C5" w14:textId="77777777" w:rsidR="008A1A4B" w:rsidRPr="00982CB4" w:rsidRDefault="008A1A4B" w:rsidP="00382306">
            <w:pPr>
              <w:jc w:val="center"/>
            </w:pPr>
            <w:r>
              <w:t>-</w:t>
            </w:r>
          </w:p>
        </w:tc>
        <w:tc>
          <w:tcPr>
            <w:tcW w:w="1701" w:type="dxa"/>
            <w:tcBorders>
              <w:top w:val="single" w:sz="4" w:space="0" w:color="auto"/>
              <w:left w:val="nil"/>
              <w:bottom w:val="single" w:sz="4" w:space="0" w:color="auto"/>
              <w:right w:val="single" w:sz="4" w:space="0" w:color="auto"/>
            </w:tcBorders>
            <w:noWrap/>
            <w:vAlign w:val="bottom"/>
            <w:hideMark/>
          </w:tcPr>
          <w:p w14:paraId="156D5EFE" w14:textId="77777777" w:rsidR="008A1A4B" w:rsidRDefault="008A1A4B" w:rsidP="00382306"/>
          <w:p w14:paraId="1FE1FE6F" w14:textId="77777777" w:rsidR="008A1A4B" w:rsidRDefault="008A1A4B" w:rsidP="00382306">
            <w:r w:rsidRPr="00982CB4">
              <w:t>1.185.859,00</w:t>
            </w:r>
          </w:p>
          <w:p w14:paraId="3BEA98BA" w14:textId="77777777" w:rsidR="008A1A4B" w:rsidRPr="00AA6F25" w:rsidRDefault="008A1A4B" w:rsidP="00382306"/>
        </w:tc>
        <w:tc>
          <w:tcPr>
            <w:tcW w:w="1276" w:type="dxa"/>
            <w:tcBorders>
              <w:top w:val="single" w:sz="4" w:space="0" w:color="auto"/>
              <w:left w:val="nil"/>
              <w:bottom w:val="single" w:sz="4" w:space="0" w:color="auto"/>
              <w:right w:val="single" w:sz="4" w:space="0" w:color="auto"/>
            </w:tcBorders>
          </w:tcPr>
          <w:p w14:paraId="31F1FE73" w14:textId="77777777" w:rsidR="008A1A4B" w:rsidRDefault="008A1A4B" w:rsidP="00382306"/>
          <w:p w14:paraId="2BBB4451" w14:textId="77777777" w:rsidR="008A1A4B" w:rsidRDefault="008A1A4B" w:rsidP="00382306"/>
          <w:p w14:paraId="4A38964A" w14:textId="77777777" w:rsidR="008A1A4B" w:rsidRDefault="008A1A4B" w:rsidP="00382306"/>
          <w:p w14:paraId="77EA7DEE" w14:textId="77777777" w:rsidR="008A1A4B" w:rsidRDefault="008A1A4B" w:rsidP="00382306"/>
          <w:p w14:paraId="79EE069F" w14:textId="77777777" w:rsidR="008A1A4B" w:rsidRDefault="008A1A4B" w:rsidP="00382306"/>
          <w:p w14:paraId="3B810902" w14:textId="77777777" w:rsidR="008A1A4B" w:rsidRDefault="008A1A4B" w:rsidP="00382306"/>
          <w:p w14:paraId="60436652" w14:textId="77777777" w:rsidR="008A1A4B" w:rsidRDefault="008A1A4B" w:rsidP="00382306"/>
          <w:p w14:paraId="14B93467" w14:textId="77777777" w:rsidR="008A1A4B" w:rsidRDefault="008A1A4B" w:rsidP="00382306"/>
          <w:p w14:paraId="201C1A61" w14:textId="77777777" w:rsidR="008A1A4B" w:rsidRDefault="008A1A4B" w:rsidP="00382306"/>
          <w:p w14:paraId="712CAF3C" w14:textId="77777777" w:rsidR="008A1A4B" w:rsidRPr="00AA6F25" w:rsidRDefault="008A1A4B" w:rsidP="00382306">
            <w:r>
              <w:t>Stečajni upravitelj</w:t>
            </w:r>
          </w:p>
        </w:tc>
      </w:tr>
      <w:tr w:rsidR="008A1A4B" w:rsidRPr="00AA6F25" w14:paraId="7E2D3048" w14:textId="77777777" w:rsidTr="00382306">
        <w:trPr>
          <w:trHeight w:val="1470"/>
        </w:trPr>
        <w:tc>
          <w:tcPr>
            <w:tcW w:w="709" w:type="dxa"/>
            <w:tcBorders>
              <w:top w:val="nil"/>
              <w:left w:val="single" w:sz="4" w:space="0" w:color="auto"/>
              <w:bottom w:val="single" w:sz="4" w:space="0" w:color="auto"/>
              <w:right w:val="single" w:sz="4" w:space="0" w:color="auto"/>
            </w:tcBorders>
            <w:noWrap/>
            <w:vAlign w:val="bottom"/>
            <w:hideMark/>
          </w:tcPr>
          <w:p w14:paraId="205CBADF" w14:textId="77777777" w:rsidR="008A1A4B" w:rsidRPr="00982CB4" w:rsidRDefault="008A1A4B" w:rsidP="002D2139">
            <w:pPr>
              <w:jc w:val="center"/>
              <w:rPr>
                <w:b/>
                <w:bCs/>
              </w:rPr>
            </w:pPr>
            <w:r>
              <w:rPr>
                <w:b/>
                <w:bCs/>
              </w:rPr>
              <w:t>2</w:t>
            </w:r>
            <w:r w:rsidR="002D2139">
              <w:rPr>
                <w:b/>
                <w:bCs/>
              </w:rPr>
              <w:t>4</w:t>
            </w:r>
            <w:r w:rsidRPr="00982CB4">
              <w:rPr>
                <w:b/>
                <w:bCs/>
              </w:rPr>
              <w:t>.</w:t>
            </w:r>
          </w:p>
        </w:tc>
        <w:tc>
          <w:tcPr>
            <w:tcW w:w="2269" w:type="dxa"/>
            <w:tcBorders>
              <w:top w:val="nil"/>
              <w:left w:val="nil"/>
              <w:bottom w:val="single" w:sz="4" w:space="0" w:color="auto"/>
              <w:right w:val="single" w:sz="4" w:space="0" w:color="auto"/>
            </w:tcBorders>
            <w:vAlign w:val="bottom"/>
            <w:hideMark/>
          </w:tcPr>
          <w:p w14:paraId="2079AE77" w14:textId="77777777" w:rsidR="008A1A4B" w:rsidRPr="00982CB4" w:rsidRDefault="008A1A4B" w:rsidP="00382306">
            <w:r w:rsidRPr="00982CB4">
              <w:t xml:space="preserve">ITEL  d.o.o. zastupan po </w:t>
            </w:r>
            <w:proofErr w:type="spellStart"/>
            <w:r w:rsidRPr="00982CB4">
              <w:t>odvj</w:t>
            </w:r>
            <w:proofErr w:type="spellEnd"/>
            <w:r w:rsidRPr="00982CB4">
              <w:t xml:space="preserve">. Zvonimiru </w:t>
            </w:r>
            <w:proofErr w:type="spellStart"/>
            <w:r w:rsidRPr="00982CB4">
              <w:t>Bućanu</w:t>
            </w:r>
            <w:proofErr w:type="spellEnd"/>
            <w:r w:rsidRPr="00982CB4">
              <w:t xml:space="preserve"> iz </w:t>
            </w:r>
            <w:proofErr w:type="spellStart"/>
            <w:r w:rsidRPr="00982CB4">
              <w:t>Splita,OIB</w:t>
            </w:r>
            <w:proofErr w:type="spellEnd"/>
            <w:r w:rsidRPr="00982CB4">
              <w:t>: 40005260619</w:t>
            </w:r>
          </w:p>
        </w:tc>
        <w:tc>
          <w:tcPr>
            <w:tcW w:w="1701" w:type="dxa"/>
            <w:tcBorders>
              <w:top w:val="nil"/>
              <w:left w:val="nil"/>
              <w:bottom w:val="single" w:sz="4" w:space="0" w:color="auto"/>
              <w:right w:val="single" w:sz="4" w:space="0" w:color="auto"/>
            </w:tcBorders>
            <w:noWrap/>
            <w:vAlign w:val="bottom"/>
            <w:hideMark/>
          </w:tcPr>
          <w:p w14:paraId="7726E092" w14:textId="77777777" w:rsidR="008A1A4B" w:rsidRPr="00982CB4" w:rsidRDefault="008A1A4B" w:rsidP="00382306">
            <w:pPr>
              <w:jc w:val="right"/>
            </w:pPr>
            <w:r w:rsidRPr="00982CB4">
              <w:t>4.441.240,19</w:t>
            </w:r>
          </w:p>
        </w:tc>
        <w:tc>
          <w:tcPr>
            <w:tcW w:w="1559" w:type="dxa"/>
            <w:tcBorders>
              <w:top w:val="nil"/>
              <w:left w:val="nil"/>
              <w:bottom w:val="single" w:sz="4" w:space="0" w:color="auto"/>
              <w:right w:val="single" w:sz="4" w:space="0" w:color="auto"/>
            </w:tcBorders>
            <w:vAlign w:val="bottom"/>
            <w:hideMark/>
          </w:tcPr>
          <w:p w14:paraId="29823CF9" w14:textId="77777777" w:rsidR="008A1A4B" w:rsidRPr="00982CB4" w:rsidRDefault="008A1A4B" w:rsidP="00382306">
            <w:r w:rsidRPr="00982CB4">
              <w:t xml:space="preserve">traži naknadu štete koju će trpiti u budućnosti i to u iznosu: kupoprodajna cijena plus kamate za neizbrisanu hipoteku Banke. </w:t>
            </w:r>
          </w:p>
        </w:tc>
        <w:tc>
          <w:tcPr>
            <w:tcW w:w="1701" w:type="dxa"/>
            <w:tcBorders>
              <w:top w:val="nil"/>
              <w:left w:val="nil"/>
              <w:bottom w:val="single" w:sz="4" w:space="0" w:color="auto"/>
              <w:right w:val="single" w:sz="4" w:space="0" w:color="auto"/>
            </w:tcBorders>
            <w:noWrap/>
            <w:vAlign w:val="bottom"/>
            <w:hideMark/>
          </w:tcPr>
          <w:p w14:paraId="0469E0B8"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6CDEB886" w14:textId="77777777" w:rsidR="008A1A4B" w:rsidRDefault="008A1A4B" w:rsidP="00382306"/>
          <w:p w14:paraId="3759EA09" w14:textId="77777777" w:rsidR="008A1A4B" w:rsidRDefault="008A1A4B" w:rsidP="00382306"/>
          <w:p w14:paraId="0F7430C4" w14:textId="77777777" w:rsidR="008A1A4B" w:rsidRDefault="008A1A4B" w:rsidP="00382306"/>
          <w:p w14:paraId="777F8C57" w14:textId="77777777" w:rsidR="008A1A4B" w:rsidRDefault="008A1A4B" w:rsidP="00382306"/>
          <w:p w14:paraId="7337EE32" w14:textId="77777777" w:rsidR="008A1A4B" w:rsidRDefault="008A1A4B" w:rsidP="00382306">
            <w:r w:rsidRPr="00982CB4">
              <w:t>4.441.240,19</w:t>
            </w:r>
          </w:p>
          <w:p w14:paraId="43B9F976" w14:textId="77777777" w:rsidR="008A1A4B" w:rsidRPr="00AA6F25" w:rsidRDefault="008A1A4B" w:rsidP="00382306"/>
        </w:tc>
        <w:tc>
          <w:tcPr>
            <w:tcW w:w="1276" w:type="dxa"/>
            <w:tcBorders>
              <w:top w:val="nil"/>
              <w:left w:val="nil"/>
              <w:bottom w:val="single" w:sz="4" w:space="0" w:color="auto"/>
              <w:right w:val="single" w:sz="4" w:space="0" w:color="auto"/>
            </w:tcBorders>
          </w:tcPr>
          <w:p w14:paraId="50A4031A" w14:textId="77777777" w:rsidR="008A1A4B" w:rsidRDefault="008A1A4B" w:rsidP="00382306"/>
          <w:p w14:paraId="3F17D11D" w14:textId="77777777" w:rsidR="008A1A4B" w:rsidRDefault="008A1A4B" w:rsidP="00382306"/>
          <w:p w14:paraId="0FBE291E" w14:textId="77777777" w:rsidR="008A1A4B" w:rsidRDefault="008A1A4B" w:rsidP="00382306"/>
          <w:p w14:paraId="0D3C26BD" w14:textId="77777777" w:rsidR="008A1A4B" w:rsidRDefault="008A1A4B" w:rsidP="00382306"/>
          <w:p w14:paraId="57A6D509" w14:textId="77777777" w:rsidR="008A1A4B" w:rsidRDefault="008A1A4B" w:rsidP="00382306"/>
          <w:p w14:paraId="364792D6" w14:textId="77777777" w:rsidR="008A1A4B" w:rsidRDefault="008A1A4B" w:rsidP="00382306"/>
          <w:p w14:paraId="72D8EA0A" w14:textId="77777777" w:rsidR="008A1A4B" w:rsidRDefault="008A1A4B" w:rsidP="00382306"/>
          <w:p w14:paraId="06977AB9" w14:textId="77777777" w:rsidR="008A1A4B" w:rsidRDefault="008A1A4B" w:rsidP="00382306"/>
          <w:p w14:paraId="7C4BACB2" w14:textId="77777777" w:rsidR="008A1A4B" w:rsidRPr="00AA6F25" w:rsidRDefault="008A1A4B" w:rsidP="00382306">
            <w:r>
              <w:t>Stečajni upravitelj</w:t>
            </w:r>
          </w:p>
        </w:tc>
      </w:tr>
      <w:tr w:rsidR="008A1A4B" w:rsidRPr="00AA6F25" w14:paraId="1B89DF86" w14:textId="77777777" w:rsidTr="00382306">
        <w:trPr>
          <w:trHeight w:val="1140"/>
        </w:trPr>
        <w:tc>
          <w:tcPr>
            <w:tcW w:w="709" w:type="dxa"/>
            <w:tcBorders>
              <w:top w:val="nil"/>
              <w:left w:val="single" w:sz="4" w:space="0" w:color="auto"/>
              <w:bottom w:val="single" w:sz="4" w:space="0" w:color="auto"/>
              <w:right w:val="single" w:sz="4" w:space="0" w:color="auto"/>
            </w:tcBorders>
            <w:noWrap/>
            <w:vAlign w:val="bottom"/>
            <w:hideMark/>
          </w:tcPr>
          <w:p w14:paraId="26A231AB" w14:textId="77777777" w:rsidR="008A1A4B" w:rsidRPr="00982CB4" w:rsidRDefault="008A1A4B" w:rsidP="002D2139">
            <w:pPr>
              <w:jc w:val="center"/>
              <w:rPr>
                <w:b/>
                <w:bCs/>
              </w:rPr>
            </w:pPr>
            <w:r>
              <w:rPr>
                <w:b/>
                <w:bCs/>
              </w:rPr>
              <w:t>2</w:t>
            </w:r>
            <w:r w:rsidR="002D2139">
              <w:rPr>
                <w:b/>
                <w:bCs/>
              </w:rPr>
              <w:t>5</w:t>
            </w:r>
            <w:r w:rsidRPr="00982CB4">
              <w:rPr>
                <w:b/>
                <w:bCs/>
              </w:rPr>
              <w:t>.</w:t>
            </w:r>
          </w:p>
        </w:tc>
        <w:tc>
          <w:tcPr>
            <w:tcW w:w="2269" w:type="dxa"/>
            <w:tcBorders>
              <w:top w:val="nil"/>
              <w:left w:val="nil"/>
              <w:bottom w:val="single" w:sz="4" w:space="0" w:color="auto"/>
              <w:right w:val="single" w:sz="4" w:space="0" w:color="auto"/>
            </w:tcBorders>
            <w:vAlign w:val="bottom"/>
            <w:hideMark/>
          </w:tcPr>
          <w:p w14:paraId="37583C2C" w14:textId="77777777" w:rsidR="008A1A4B" w:rsidRPr="00982CB4" w:rsidRDefault="008A1A4B" w:rsidP="00382306">
            <w:r w:rsidRPr="00982CB4">
              <w:t xml:space="preserve">TEHNOPLAST d.o.o. </w:t>
            </w:r>
            <w:r w:rsidRPr="00982CB4">
              <w:br/>
              <w:t xml:space="preserve">Po </w:t>
            </w:r>
            <w:proofErr w:type="spellStart"/>
            <w:r w:rsidRPr="00982CB4">
              <w:t>odvj.Zvonimir</w:t>
            </w:r>
            <w:proofErr w:type="spellEnd"/>
            <w:r w:rsidRPr="00982CB4">
              <w:t xml:space="preserve"> </w:t>
            </w:r>
            <w:proofErr w:type="spellStart"/>
            <w:r w:rsidRPr="00982CB4">
              <w:t>Bučan,OIB</w:t>
            </w:r>
            <w:proofErr w:type="spellEnd"/>
            <w:r w:rsidRPr="00982CB4">
              <w:t>: 70676517267</w:t>
            </w:r>
          </w:p>
        </w:tc>
        <w:tc>
          <w:tcPr>
            <w:tcW w:w="1701" w:type="dxa"/>
            <w:tcBorders>
              <w:top w:val="nil"/>
              <w:left w:val="nil"/>
              <w:bottom w:val="single" w:sz="4" w:space="0" w:color="auto"/>
              <w:right w:val="single" w:sz="4" w:space="0" w:color="auto"/>
            </w:tcBorders>
            <w:noWrap/>
            <w:vAlign w:val="bottom"/>
            <w:hideMark/>
          </w:tcPr>
          <w:p w14:paraId="4F092FA9" w14:textId="77777777" w:rsidR="008A1A4B" w:rsidRPr="00982CB4" w:rsidRDefault="008A1A4B" w:rsidP="00382306">
            <w:pPr>
              <w:jc w:val="right"/>
            </w:pPr>
            <w:r w:rsidRPr="00982CB4">
              <w:t>1.799.134,49</w:t>
            </w:r>
          </w:p>
        </w:tc>
        <w:tc>
          <w:tcPr>
            <w:tcW w:w="1559" w:type="dxa"/>
            <w:tcBorders>
              <w:top w:val="nil"/>
              <w:left w:val="nil"/>
              <w:bottom w:val="single" w:sz="4" w:space="0" w:color="auto"/>
              <w:right w:val="single" w:sz="4" w:space="0" w:color="auto"/>
            </w:tcBorders>
            <w:vAlign w:val="bottom"/>
            <w:hideMark/>
          </w:tcPr>
          <w:p w14:paraId="2E7651C5" w14:textId="77777777" w:rsidR="008A1A4B" w:rsidRPr="00982CB4" w:rsidRDefault="008A1A4B" w:rsidP="00382306">
            <w:r w:rsidRPr="00982CB4">
              <w:t xml:space="preserve"> prijavljuje trpljenje buduće štete u iznosu kupoprodajne cijene stana br. 51</w:t>
            </w:r>
            <w:r w:rsidRPr="00982CB4">
              <w:br/>
              <w:t xml:space="preserve">uvećano za </w:t>
            </w:r>
            <w:r w:rsidRPr="00982CB4">
              <w:lastRenderedPageBreak/>
              <w:t>kamatu jer je upisana hipoteka Banke</w:t>
            </w:r>
          </w:p>
        </w:tc>
        <w:tc>
          <w:tcPr>
            <w:tcW w:w="1701" w:type="dxa"/>
            <w:tcBorders>
              <w:top w:val="nil"/>
              <w:left w:val="nil"/>
              <w:bottom w:val="single" w:sz="4" w:space="0" w:color="auto"/>
              <w:right w:val="single" w:sz="4" w:space="0" w:color="auto"/>
            </w:tcBorders>
            <w:noWrap/>
            <w:vAlign w:val="bottom"/>
            <w:hideMark/>
          </w:tcPr>
          <w:p w14:paraId="0C2BB136" w14:textId="77777777" w:rsidR="008A1A4B" w:rsidRPr="00982CB4" w:rsidRDefault="008A1A4B" w:rsidP="00382306">
            <w:pPr>
              <w:jc w:val="center"/>
            </w:pPr>
            <w:r>
              <w:lastRenderedPageBreak/>
              <w:t>-</w:t>
            </w:r>
          </w:p>
        </w:tc>
        <w:tc>
          <w:tcPr>
            <w:tcW w:w="1701" w:type="dxa"/>
            <w:tcBorders>
              <w:top w:val="nil"/>
              <w:left w:val="nil"/>
              <w:bottom w:val="single" w:sz="4" w:space="0" w:color="auto"/>
              <w:right w:val="single" w:sz="4" w:space="0" w:color="auto"/>
            </w:tcBorders>
            <w:noWrap/>
            <w:vAlign w:val="bottom"/>
            <w:hideMark/>
          </w:tcPr>
          <w:p w14:paraId="033A1267" w14:textId="77777777" w:rsidR="008A1A4B" w:rsidRPr="00AA6F25" w:rsidRDefault="008A1A4B" w:rsidP="00382306">
            <w:r w:rsidRPr="00982CB4">
              <w:t>1.799.134,49</w:t>
            </w:r>
          </w:p>
        </w:tc>
        <w:tc>
          <w:tcPr>
            <w:tcW w:w="1276" w:type="dxa"/>
            <w:tcBorders>
              <w:top w:val="nil"/>
              <w:left w:val="nil"/>
              <w:bottom w:val="single" w:sz="4" w:space="0" w:color="auto"/>
              <w:right w:val="single" w:sz="4" w:space="0" w:color="auto"/>
            </w:tcBorders>
          </w:tcPr>
          <w:p w14:paraId="65E0AC38" w14:textId="77777777" w:rsidR="008A1A4B" w:rsidRDefault="008A1A4B" w:rsidP="00382306"/>
          <w:p w14:paraId="773BC007" w14:textId="77777777" w:rsidR="008A1A4B" w:rsidRDefault="008A1A4B" w:rsidP="00382306"/>
          <w:p w14:paraId="4A42BBA9" w14:textId="77777777" w:rsidR="008A1A4B" w:rsidRDefault="008A1A4B" w:rsidP="00382306"/>
          <w:p w14:paraId="7D262A9E" w14:textId="77777777" w:rsidR="008A1A4B" w:rsidRDefault="008A1A4B" w:rsidP="00382306"/>
          <w:p w14:paraId="3C3DE2A4" w14:textId="77777777" w:rsidR="008A1A4B" w:rsidRDefault="008A1A4B" w:rsidP="00382306"/>
          <w:p w14:paraId="2D2C6F24" w14:textId="77777777" w:rsidR="008A1A4B" w:rsidRDefault="008A1A4B" w:rsidP="00382306"/>
          <w:p w14:paraId="1CB08F72" w14:textId="77777777" w:rsidR="008A1A4B" w:rsidRDefault="002D2139" w:rsidP="00382306">
            <w:r>
              <w:t>Stečajni upravitelj</w:t>
            </w:r>
          </w:p>
          <w:p w14:paraId="3C7BDA50" w14:textId="77777777" w:rsidR="008A1A4B" w:rsidRDefault="008A1A4B" w:rsidP="00382306"/>
          <w:p w14:paraId="7672F6FE" w14:textId="77777777" w:rsidR="008A1A4B" w:rsidRDefault="008A1A4B" w:rsidP="00382306"/>
          <w:p w14:paraId="337A5680" w14:textId="77777777" w:rsidR="008A1A4B" w:rsidRDefault="008A1A4B" w:rsidP="00382306"/>
          <w:p w14:paraId="77553973" w14:textId="77777777" w:rsidR="008A1A4B" w:rsidRPr="00AA6F25" w:rsidRDefault="008A1A4B" w:rsidP="00382306"/>
        </w:tc>
      </w:tr>
      <w:tr w:rsidR="008A1A4B" w:rsidRPr="00AA6F25" w14:paraId="262782C9" w14:textId="77777777" w:rsidTr="00382306">
        <w:trPr>
          <w:trHeight w:val="1305"/>
        </w:trPr>
        <w:tc>
          <w:tcPr>
            <w:tcW w:w="709" w:type="dxa"/>
            <w:tcBorders>
              <w:top w:val="nil"/>
              <w:left w:val="single" w:sz="4" w:space="0" w:color="auto"/>
              <w:bottom w:val="single" w:sz="4" w:space="0" w:color="auto"/>
              <w:right w:val="single" w:sz="4" w:space="0" w:color="auto"/>
            </w:tcBorders>
            <w:noWrap/>
            <w:vAlign w:val="bottom"/>
            <w:hideMark/>
          </w:tcPr>
          <w:p w14:paraId="1350DD24" w14:textId="77777777" w:rsidR="008A1A4B" w:rsidRPr="00982CB4" w:rsidRDefault="008A1A4B" w:rsidP="002D2139">
            <w:pPr>
              <w:jc w:val="center"/>
              <w:rPr>
                <w:b/>
                <w:bCs/>
              </w:rPr>
            </w:pPr>
            <w:r>
              <w:rPr>
                <w:b/>
                <w:bCs/>
              </w:rPr>
              <w:lastRenderedPageBreak/>
              <w:t>2</w:t>
            </w:r>
            <w:r w:rsidR="002D2139">
              <w:rPr>
                <w:b/>
                <w:bCs/>
              </w:rPr>
              <w:t>6</w:t>
            </w:r>
            <w:r w:rsidRPr="00982CB4">
              <w:rPr>
                <w:b/>
                <w:bCs/>
              </w:rPr>
              <w:t>.</w:t>
            </w:r>
          </w:p>
        </w:tc>
        <w:tc>
          <w:tcPr>
            <w:tcW w:w="2269" w:type="dxa"/>
            <w:tcBorders>
              <w:top w:val="nil"/>
              <w:left w:val="nil"/>
              <w:bottom w:val="single" w:sz="4" w:space="0" w:color="auto"/>
              <w:right w:val="single" w:sz="4" w:space="0" w:color="auto"/>
            </w:tcBorders>
            <w:vAlign w:val="bottom"/>
            <w:hideMark/>
          </w:tcPr>
          <w:p w14:paraId="2040702B" w14:textId="77777777" w:rsidR="008A1A4B" w:rsidRPr="00982CB4" w:rsidRDefault="008A1A4B" w:rsidP="00382306">
            <w:r w:rsidRPr="00982CB4">
              <w:t xml:space="preserve">PTMG d.o.o , </w:t>
            </w:r>
            <w:proofErr w:type="spellStart"/>
            <w:r w:rsidRPr="00982CB4">
              <w:t>zast.po</w:t>
            </w:r>
            <w:proofErr w:type="spellEnd"/>
            <w:r w:rsidRPr="00982CB4">
              <w:t xml:space="preserve"> odvjetnici Emi </w:t>
            </w:r>
            <w:proofErr w:type="spellStart"/>
            <w:r w:rsidRPr="00982CB4">
              <w:t>Kalogjeri</w:t>
            </w:r>
            <w:proofErr w:type="spellEnd"/>
            <w:r w:rsidRPr="00982CB4">
              <w:t xml:space="preserve"> Juranić iz </w:t>
            </w:r>
            <w:proofErr w:type="spellStart"/>
            <w:r w:rsidRPr="00982CB4">
              <w:t>Zagreba,OIB</w:t>
            </w:r>
            <w:proofErr w:type="spellEnd"/>
            <w:r w:rsidRPr="00982CB4">
              <w:t>: 50617926250</w:t>
            </w:r>
          </w:p>
        </w:tc>
        <w:tc>
          <w:tcPr>
            <w:tcW w:w="1701" w:type="dxa"/>
            <w:tcBorders>
              <w:top w:val="nil"/>
              <w:left w:val="nil"/>
              <w:bottom w:val="single" w:sz="4" w:space="0" w:color="auto"/>
              <w:right w:val="single" w:sz="4" w:space="0" w:color="auto"/>
            </w:tcBorders>
            <w:noWrap/>
            <w:vAlign w:val="bottom"/>
            <w:hideMark/>
          </w:tcPr>
          <w:p w14:paraId="631BDD0A" w14:textId="77777777" w:rsidR="008A1A4B" w:rsidRPr="00982CB4" w:rsidRDefault="008A1A4B" w:rsidP="00382306">
            <w:pPr>
              <w:jc w:val="right"/>
            </w:pPr>
            <w:r w:rsidRPr="00982CB4">
              <w:t>1.123.529,68</w:t>
            </w:r>
          </w:p>
        </w:tc>
        <w:tc>
          <w:tcPr>
            <w:tcW w:w="1559" w:type="dxa"/>
            <w:tcBorders>
              <w:top w:val="nil"/>
              <w:left w:val="nil"/>
              <w:bottom w:val="single" w:sz="4" w:space="0" w:color="auto"/>
              <w:right w:val="single" w:sz="4" w:space="0" w:color="auto"/>
            </w:tcBorders>
            <w:vAlign w:val="bottom"/>
            <w:hideMark/>
          </w:tcPr>
          <w:p w14:paraId="3EFBA40C" w14:textId="77777777" w:rsidR="008A1A4B" w:rsidRPr="00982CB4" w:rsidRDefault="008A1A4B" w:rsidP="00382306">
            <w:r w:rsidRPr="00982CB4">
              <w:t xml:space="preserve">kamata od uplate do obveze predaje po predugovoru, te </w:t>
            </w:r>
            <w:proofErr w:type="spellStart"/>
            <w:r w:rsidRPr="00982CB4">
              <w:t>kta</w:t>
            </w:r>
            <w:proofErr w:type="spellEnd"/>
            <w:r w:rsidRPr="00982CB4">
              <w:t xml:space="preserve"> na kamatu do otvaranja stečaja; vodi se parnica broj: P-435/2013.</w:t>
            </w:r>
          </w:p>
        </w:tc>
        <w:tc>
          <w:tcPr>
            <w:tcW w:w="1701" w:type="dxa"/>
            <w:tcBorders>
              <w:top w:val="nil"/>
              <w:left w:val="nil"/>
              <w:bottom w:val="single" w:sz="4" w:space="0" w:color="auto"/>
              <w:right w:val="single" w:sz="4" w:space="0" w:color="auto"/>
            </w:tcBorders>
            <w:noWrap/>
            <w:vAlign w:val="bottom"/>
            <w:hideMark/>
          </w:tcPr>
          <w:p w14:paraId="56D12AE9"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vAlign w:val="bottom"/>
            <w:hideMark/>
          </w:tcPr>
          <w:p w14:paraId="31682295" w14:textId="77777777" w:rsidR="008A1A4B" w:rsidRDefault="008A1A4B" w:rsidP="00382306">
            <w:r w:rsidRPr="00982CB4">
              <w:t>1.123.529,68</w:t>
            </w:r>
          </w:p>
          <w:p w14:paraId="0303843A" w14:textId="77777777" w:rsidR="008A1A4B" w:rsidRPr="00AA6F25" w:rsidRDefault="008A1A4B" w:rsidP="00382306"/>
        </w:tc>
        <w:tc>
          <w:tcPr>
            <w:tcW w:w="1276" w:type="dxa"/>
            <w:tcBorders>
              <w:top w:val="nil"/>
              <w:left w:val="nil"/>
              <w:bottom w:val="single" w:sz="4" w:space="0" w:color="auto"/>
              <w:right w:val="single" w:sz="4" w:space="0" w:color="auto"/>
            </w:tcBorders>
          </w:tcPr>
          <w:p w14:paraId="38F44D3C" w14:textId="77777777" w:rsidR="008A1A4B" w:rsidRDefault="008A1A4B" w:rsidP="00382306"/>
          <w:p w14:paraId="0F43B811" w14:textId="77777777" w:rsidR="008A1A4B" w:rsidRDefault="008A1A4B" w:rsidP="00382306"/>
          <w:p w14:paraId="33F9104F" w14:textId="77777777" w:rsidR="008A1A4B" w:rsidRDefault="008A1A4B" w:rsidP="00382306"/>
          <w:p w14:paraId="74F38003" w14:textId="77777777" w:rsidR="008A1A4B" w:rsidRDefault="008A1A4B" w:rsidP="00382306"/>
          <w:p w14:paraId="3C82E0B6" w14:textId="77777777" w:rsidR="008A1A4B" w:rsidRDefault="008A1A4B" w:rsidP="00382306"/>
          <w:p w14:paraId="03F37612" w14:textId="77777777" w:rsidR="008A1A4B" w:rsidRDefault="008A1A4B" w:rsidP="00382306"/>
          <w:p w14:paraId="2E053CC0" w14:textId="77777777" w:rsidR="008A1A4B" w:rsidRDefault="008A1A4B" w:rsidP="00382306"/>
          <w:p w14:paraId="19F84BAC" w14:textId="77777777" w:rsidR="008A1A4B" w:rsidRDefault="008A1A4B" w:rsidP="00382306"/>
          <w:p w14:paraId="657BC89E" w14:textId="77777777" w:rsidR="002D2139" w:rsidRDefault="002D2139" w:rsidP="00382306"/>
          <w:p w14:paraId="58CC4C02" w14:textId="77777777" w:rsidR="008A1A4B" w:rsidRDefault="008A1A4B" w:rsidP="00382306">
            <w:r>
              <w:t xml:space="preserve">Stečajni </w:t>
            </w:r>
          </w:p>
          <w:p w14:paraId="308CD72C" w14:textId="77777777" w:rsidR="008A1A4B" w:rsidRPr="00AA6F25" w:rsidRDefault="008A1A4B" w:rsidP="00382306">
            <w:r>
              <w:t>upravitelj</w:t>
            </w:r>
          </w:p>
        </w:tc>
      </w:tr>
      <w:tr w:rsidR="008A1A4B" w:rsidRPr="00AA6F25" w14:paraId="6A24035B" w14:textId="77777777" w:rsidTr="00382306">
        <w:trPr>
          <w:trHeight w:val="1395"/>
        </w:trPr>
        <w:tc>
          <w:tcPr>
            <w:tcW w:w="709" w:type="dxa"/>
            <w:tcBorders>
              <w:top w:val="nil"/>
              <w:left w:val="single" w:sz="4" w:space="0" w:color="auto"/>
              <w:bottom w:val="single" w:sz="4" w:space="0" w:color="auto"/>
              <w:right w:val="single" w:sz="4" w:space="0" w:color="auto"/>
            </w:tcBorders>
            <w:vAlign w:val="bottom"/>
            <w:hideMark/>
          </w:tcPr>
          <w:p w14:paraId="54D11DA7" w14:textId="77777777" w:rsidR="008A1A4B" w:rsidRPr="00982CB4" w:rsidRDefault="008A1A4B" w:rsidP="002D2139">
            <w:pPr>
              <w:jc w:val="center"/>
              <w:rPr>
                <w:b/>
                <w:bCs/>
              </w:rPr>
            </w:pPr>
            <w:r>
              <w:rPr>
                <w:b/>
                <w:bCs/>
              </w:rPr>
              <w:t>2</w:t>
            </w:r>
            <w:r w:rsidR="002D2139">
              <w:rPr>
                <w:b/>
                <w:bCs/>
              </w:rPr>
              <w:t>7</w:t>
            </w:r>
            <w:r>
              <w:rPr>
                <w:b/>
                <w:bCs/>
              </w:rPr>
              <w:t>.</w:t>
            </w:r>
          </w:p>
        </w:tc>
        <w:tc>
          <w:tcPr>
            <w:tcW w:w="2269" w:type="dxa"/>
            <w:tcBorders>
              <w:top w:val="nil"/>
              <w:left w:val="nil"/>
              <w:bottom w:val="single" w:sz="4" w:space="0" w:color="auto"/>
              <w:right w:val="single" w:sz="4" w:space="0" w:color="auto"/>
            </w:tcBorders>
            <w:vAlign w:val="bottom"/>
            <w:hideMark/>
          </w:tcPr>
          <w:p w14:paraId="756B7831" w14:textId="77777777" w:rsidR="008A1A4B" w:rsidRPr="00982CB4" w:rsidRDefault="008A1A4B" w:rsidP="00382306">
            <w:r w:rsidRPr="00982CB4">
              <w:t xml:space="preserve">JADRANKA BAKULA, </w:t>
            </w:r>
            <w:proofErr w:type="spellStart"/>
            <w:r w:rsidRPr="00982CB4">
              <w:t>Studinova</w:t>
            </w:r>
            <w:proofErr w:type="spellEnd"/>
            <w:r w:rsidRPr="00982CB4">
              <w:t xml:space="preserve"> 21, Split </w:t>
            </w:r>
            <w:r w:rsidRPr="00982CB4">
              <w:br/>
            </w:r>
            <w:proofErr w:type="spellStart"/>
            <w:r w:rsidRPr="00982CB4">
              <w:t>zast.po</w:t>
            </w:r>
            <w:proofErr w:type="spellEnd"/>
            <w:r w:rsidRPr="00982CB4">
              <w:t xml:space="preserve"> </w:t>
            </w:r>
            <w:proofErr w:type="spellStart"/>
            <w:r w:rsidRPr="00982CB4">
              <w:t>ovj.dr.Ravlić</w:t>
            </w:r>
            <w:proofErr w:type="spellEnd"/>
            <w:r w:rsidRPr="00982CB4">
              <w:t xml:space="preserve">-Šurjak iz </w:t>
            </w:r>
            <w:proofErr w:type="spellStart"/>
            <w:r w:rsidRPr="00982CB4">
              <w:t>Zagreba,OIB</w:t>
            </w:r>
            <w:proofErr w:type="spellEnd"/>
            <w:r w:rsidRPr="00982CB4">
              <w:t>: 08572943185</w:t>
            </w:r>
          </w:p>
        </w:tc>
        <w:tc>
          <w:tcPr>
            <w:tcW w:w="1701" w:type="dxa"/>
            <w:tcBorders>
              <w:top w:val="nil"/>
              <w:left w:val="single" w:sz="4" w:space="0" w:color="auto"/>
              <w:bottom w:val="single" w:sz="4" w:space="0" w:color="auto"/>
              <w:right w:val="nil"/>
            </w:tcBorders>
            <w:noWrap/>
            <w:vAlign w:val="bottom"/>
            <w:hideMark/>
          </w:tcPr>
          <w:p w14:paraId="36EED88D" w14:textId="77777777" w:rsidR="008A1A4B" w:rsidRPr="00982CB4" w:rsidRDefault="008A1A4B" w:rsidP="00382306">
            <w:pPr>
              <w:jc w:val="right"/>
            </w:pPr>
            <w:r w:rsidRPr="00982CB4">
              <w:t>2.104.224,52</w:t>
            </w:r>
          </w:p>
        </w:tc>
        <w:tc>
          <w:tcPr>
            <w:tcW w:w="1559" w:type="dxa"/>
            <w:tcBorders>
              <w:top w:val="nil"/>
              <w:left w:val="single" w:sz="4" w:space="0" w:color="auto"/>
              <w:bottom w:val="single" w:sz="4" w:space="0" w:color="auto"/>
              <w:right w:val="single" w:sz="4" w:space="0" w:color="auto"/>
            </w:tcBorders>
            <w:vAlign w:val="bottom"/>
            <w:hideMark/>
          </w:tcPr>
          <w:p w14:paraId="03F670AB" w14:textId="77777777" w:rsidR="008A1A4B" w:rsidRPr="00982CB4" w:rsidRDefault="008A1A4B" w:rsidP="00382306">
            <w:r w:rsidRPr="00982CB4">
              <w:t xml:space="preserve">Trpljenje štete po Ugovor o kupoprodaji stana </w:t>
            </w:r>
            <w:proofErr w:type="spellStart"/>
            <w:r w:rsidRPr="00982CB4">
              <w:t>br</w:t>
            </w:r>
            <w:proofErr w:type="spellEnd"/>
            <w:r w:rsidRPr="00982CB4">
              <w:t xml:space="preserve"> 96/2013 od 01.03.2013. Ugovor o asignaciji od 30.09.2009. te izvodi sa ž-r 188,192,199/2009.godine.</w:t>
            </w:r>
          </w:p>
        </w:tc>
        <w:tc>
          <w:tcPr>
            <w:tcW w:w="1701" w:type="dxa"/>
            <w:tcBorders>
              <w:top w:val="nil"/>
              <w:left w:val="nil"/>
              <w:bottom w:val="single" w:sz="4" w:space="0" w:color="auto"/>
              <w:right w:val="single" w:sz="4" w:space="0" w:color="auto"/>
            </w:tcBorders>
            <w:vAlign w:val="bottom"/>
            <w:hideMark/>
          </w:tcPr>
          <w:p w14:paraId="204D02A0"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456A77EF" w14:textId="77777777" w:rsidR="008A1A4B" w:rsidRDefault="008A1A4B" w:rsidP="00382306"/>
          <w:p w14:paraId="2087F46D" w14:textId="77777777" w:rsidR="008A1A4B" w:rsidRPr="00AA6F25" w:rsidRDefault="008A1A4B" w:rsidP="00382306">
            <w:r w:rsidRPr="00982CB4">
              <w:t>2.104.224,52</w:t>
            </w:r>
          </w:p>
        </w:tc>
        <w:tc>
          <w:tcPr>
            <w:tcW w:w="1276" w:type="dxa"/>
            <w:tcBorders>
              <w:top w:val="nil"/>
              <w:left w:val="nil"/>
              <w:bottom w:val="single" w:sz="4" w:space="0" w:color="auto"/>
              <w:right w:val="single" w:sz="4" w:space="0" w:color="auto"/>
            </w:tcBorders>
          </w:tcPr>
          <w:p w14:paraId="1AB8C2F4" w14:textId="77777777" w:rsidR="008A1A4B" w:rsidRDefault="008A1A4B" w:rsidP="00382306"/>
          <w:p w14:paraId="3D1BDDD0" w14:textId="77777777" w:rsidR="008A1A4B" w:rsidRDefault="008A1A4B" w:rsidP="00382306"/>
          <w:p w14:paraId="71193FDD" w14:textId="77777777" w:rsidR="008A1A4B" w:rsidRDefault="008A1A4B" w:rsidP="00382306"/>
          <w:p w14:paraId="70B3F02D" w14:textId="77777777" w:rsidR="002D2139" w:rsidRDefault="002D2139" w:rsidP="00382306"/>
          <w:p w14:paraId="4211E7F5" w14:textId="77777777" w:rsidR="002D2139" w:rsidRDefault="002D2139" w:rsidP="00382306"/>
          <w:p w14:paraId="43FC745A" w14:textId="77777777" w:rsidR="002D2139" w:rsidRDefault="002D2139" w:rsidP="00382306"/>
          <w:p w14:paraId="47086C13" w14:textId="77777777" w:rsidR="002D2139" w:rsidRDefault="002D2139" w:rsidP="00382306"/>
          <w:p w14:paraId="2926E467" w14:textId="77777777" w:rsidR="002D2139" w:rsidRDefault="002D2139" w:rsidP="00382306"/>
          <w:p w14:paraId="5415128B" w14:textId="77777777" w:rsidR="002D2139" w:rsidRDefault="002D2139" w:rsidP="00382306"/>
          <w:p w14:paraId="47753124" w14:textId="77777777" w:rsidR="002D2139" w:rsidRDefault="002D2139" w:rsidP="00382306"/>
          <w:p w14:paraId="75EB1954" w14:textId="77777777" w:rsidR="002D2139" w:rsidRDefault="002D2139" w:rsidP="00382306"/>
          <w:p w14:paraId="573790E4" w14:textId="77777777" w:rsidR="002D2139" w:rsidRDefault="002D2139" w:rsidP="00382306"/>
          <w:p w14:paraId="09BE71E5" w14:textId="77777777" w:rsidR="008A1A4B" w:rsidRPr="00AA6F25" w:rsidRDefault="008A1A4B" w:rsidP="00382306">
            <w:r>
              <w:t>Stečajni upravitelj</w:t>
            </w:r>
          </w:p>
        </w:tc>
      </w:tr>
      <w:tr w:rsidR="008A1A4B" w:rsidRPr="00AA6F25" w14:paraId="1412DF2D" w14:textId="77777777" w:rsidTr="00382306">
        <w:trPr>
          <w:trHeight w:val="1380"/>
        </w:trPr>
        <w:tc>
          <w:tcPr>
            <w:tcW w:w="709" w:type="dxa"/>
            <w:tcBorders>
              <w:top w:val="nil"/>
              <w:left w:val="single" w:sz="4" w:space="0" w:color="auto"/>
              <w:bottom w:val="single" w:sz="4" w:space="0" w:color="auto"/>
              <w:right w:val="single" w:sz="4" w:space="0" w:color="auto"/>
            </w:tcBorders>
            <w:vAlign w:val="bottom"/>
            <w:hideMark/>
          </w:tcPr>
          <w:p w14:paraId="02A19780" w14:textId="77777777" w:rsidR="008A1A4B" w:rsidRPr="00982CB4" w:rsidRDefault="008A1A4B" w:rsidP="002D2139">
            <w:pPr>
              <w:jc w:val="center"/>
              <w:rPr>
                <w:b/>
                <w:bCs/>
              </w:rPr>
            </w:pPr>
            <w:r>
              <w:rPr>
                <w:b/>
                <w:bCs/>
              </w:rPr>
              <w:t>2</w:t>
            </w:r>
            <w:r w:rsidR="002D2139">
              <w:rPr>
                <w:b/>
                <w:bCs/>
              </w:rPr>
              <w:t>8</w:t>
            </w:r>
            <w:r>
              <w:rPr>
                <w:b/>
                <w:bCs/>
              </w:rPr>
              <w:t>.</w:t>
            </w:r>
          </w:p>
        </w:tc>
        <w:tc>
          <w:tcPr>
            <w:tcW w:w="2269" w:type="dxa"/>
            <w:tcBorders>
              <w:top w:val="nil"/>
              <w:left w:val="nil"/>
              <w:bottom w:val="single" w:sz="4" w:space="0" w:color="auto"/>
              <w:right w:val="single" w:sz="4" w:space="0" w:color="auto"/>
            </w:tcBorders>
            <w:vAlign w:val="bottom"/>
            <w:hideMark/>
          </w:tcPr>
          <w:p w14:paraId="0C3DAA06" w14:textId="77777777" w:rsidR="008A1A4B" w:rsidRPr="00982CB4" w:rsidRDefault="008A1A4B" w:rsidP="00382306">
            <w:r w:rsidRPr="00982CB4">
              <w:t xml:space="preserve">COM- ADRIA </w:t>
            </w:r>
            <w:proofErr w:type="spellStart"/>
            <w:r w:rsidRPr="00982CB4">
              <w:t>d.o.o.Split</w:t>
            </w:r>
            <w:proofErr w:type="spellEnd"/>
            <w:r w:rsidRPr="00982CB4">
              <w:t xml:space="preserve">, Lovački put 1,zastupan po </w:t>
            </w:r>
            <w:proofErr w:type="spellStart"/>
            <w:r w:rsidRPr="00982CB4">
              <w:t>odvj.Zoranu</w:t>
            </w:r>
            <w:proofErr w:type="spellEnd"/>
            <w:r w:rsidRPr="00982CB4">
              <w:t xml:space="preserve"> </w:t>
            </w:r>
            <w:proofErr w:type="spellStart"/>
            <w:r w:rsidRPr="00982CB4">
              <w:t>Ivišu</w:t>
            </w:r>
            <w:proofErr w:type="spellEnd"/>
            <w:r w:rsidRPr="00982CB4">
              <w:t xml:space="preserve"> iz </w:t>
            </w:r>
            <w:proofErr w:type="spellStart"/>
            <w:r w:rsidRPr="00982CB4">
              <w:t>Splita,OIB</w:t>
            </w:r>
            <w:proofErr w:type="spellEnd"/>
            <w:r w:rsidRPr="00982CB4">
              <w:t>: 14573239784</w:t>
            </w:r>
          </w:p>
        </w:tc>
        <w:tc>
          <w:tcPr>
            <w:tcW w:w="1701" w:type="dxa"/>
            <w:tcBorders>
              <w:top w:val="nil"/>
              <w:left w:val="nil"/>
              <w:bottom w:val="single" w:sz="4" w:space="0" w:color="auto"/>
              <w:right w:val="single" w:sz="4" w:space="0" w:color="auto"/>
            </w:tcBorders>
            <w:noWrap/>
            <w:vAlign w:val="bottom"/>
            <w:hideMark/>
          </w:tcPr>
          <w:p w14:paraId="34B05537" w14:textId="77777777" w:rsidR="008A1A4B" w:rsidRPr="00982CB4" w:rsidRDefault="008A1A4B" w:rsidP="00382306">
            <w:pPr>
              <w:jc w:val="right"/>
            </w:pPr>
            <w:r w:rsidRPr="00982CB4">
              <w:t>3.408.651,46</w:t>
            </w:r>
          </w:p>
        </w:tc>
        <w:tc>
          <w:tcPr>
            <w:tcW w:w="1559" w:type="dxa"/>
            <w:tcBorders>
              <w:top w:val="nil"/>
              <w:left w:val="nil"/>
              <w:bottom w:val="single" w:sz="4" w:space="0" w:color="auto"/>
              <w:right w:val="single" w:sz="4" w:space="0" w:color="auto"/>
            </w:tcBorders>
            <w:vAlign w:val="bottom"/>
            <w:hideMark/>
          </w:tcPr>
          <w:p w14:paraId="6BC1EFD1" w14:textId="77777777" w:rsidR="008A1A4B" w:rsidRPr="00982CB4" w:rsidRDefault="008A1A4B" w:rsidP="00382306">
            <w:r w:rsidRPr="00982CB4">
              <w:t xml:space="preserve">S osnova kupoprodajne vrijednosti stana 1.399.303,89 i kamata 2.009.347,57 za stana br.6 </w:t>
            </w:r>
            <w:proofErr w:type="spellStart"/>
            <w:r w:rsidRPr="00982CB4">
              <w:t>uvečano</w:t>
            </w:r>
            <w:proofErr w:type="spellEnd"/>
            <w:r w:rsidRPr="00982CB4">
              <w:t xml:space="preserve"> za kamatu do dana otvaranja stečaja/ naknada štete</w:t>
            </w:r>
          </w:p>
        </w:tc>
        <w:tc>
          <w:tcPr>
            <w:tcW w:w="1701" w:type="dxa"/>
            <w:tcBorders>
              <w:top w:val="nil"/>
              <w:left w:val="nil"/>
              <w:bottom w:val="single" w:sz="4" w:space="0" w:color="auto"/>
              <w:right w:val="single" w:sz="4" w:space="0" w:color="auto"/>
            </w:tcBorders>
            <w:vAlign w:val="bottom"/>
            <w:hideMark/>
          </w:tcPr>
          <w:p w14:paraId="0A1A1582"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25B7DFBD" w14:textId="77777777" w:rsidR="008A1A4B" w:rsidRPr="00982CB4" w:rsidRDefault="008A1A4B" w:rsidP="00382306">
            <w:pPr>
              <w:jc w:val="right"/>
            </w:pPr>
            <w:r w:rsidRPr="00982CB4">
              <w:t>3.408.651,46</w:t>
            </w:r>
          </w:p>
        </w:tc>
        <w:tc>
          <w:tcPr>
            <w:tcW w:w="1276" w:type="dxa"/>
            <w:tcBorders>
              <w:top w:val="nil"/>
              <w:left w:val="nil"/>
              <w:bottom w:val="single" w:sz="4" w:space="0" w:color="auto"/>
              <w:right w:val="single" w:sz="4" w:space="0" w:color="auto"/>
            </w:tcBorders>
          </w:tcPr>
          <w:p w14:paraId="1A0F2264" w14:textId="77777777" w:rsidR="008A1A4B" w:rsidRDefault="008A1A4B" w:rsidP="00382306"/>
          <w:p w14:paraId="51A709CE" w14:textId="77777777" w:rsidR="008A1A4B" w:rsidRDefault="008A1A4B" w:rsidP="00382306"/>
          <w:p w14:paraId="102FF583" w14:textId="77777777" w:rsidR="008A1A4B" w:rsidRDefault="008A1A4B" w:rsidP="00382306"/>
          <w:p w14:paraId="1AEA559E" w14:textId="77777777" w:rsidR="008A1A4B" w:rsidRDefault="008A1A4B" w:rsidP="00382306"/>
          <w:p w14:paraId="2AE35CA0" w14:textId="77777777" w:rsidR="008A1A4B" w:rsidRDefault="008A1A4B" w:rsidP="00382306"/>
          <w:p w14:paraId="6F6531E0" w14:textId="77777777" w:rsidR="008A1A4B" w:rsidRDefault="008A1A4B" w:rsidP="00382306"/>
          <w:p w14:paraId="183750B8" w14:textId="77777777" w:rsidR="008A1A4B" w:rsidRDefault="008A1A4B" w:rsidP="00382306"/>
          <w:p w14:paraId="1D205D84" w14:textId="77777777" w:rsidR="008A1A4B" w:rsidRDefault="008A1A4B" w:rsidP="00382306"/>
          <w:p w14:paraId="7DB04D0B" w14:textId="77777777" w:rsidR="008A1A4B" w:rsidRDefault="008A1A4B" w:rsidP="00382306"/>
          <w:p w14:paraId="6F8892C2" w14:textId="77777777" w:rsidR="008A1A4B" w:rsidRDefault="008A1A4B" w:rsidP="00382306"/>
          <w:p w14:paraId="65730EBE" w14:textId="77777777" w:rsidR="008A1A4B" w:rsidRDefault="008A1A4B" w:rsidP="00382306"/>
          <w:p w14:paraId="0A096904" w14:textId="77777777" w:rsidR="002D2139" w:rsidRDefault="002D2139" w:rsidP="00382306"/>
          <w:p w14:paraId="260E77B3" w14:textId="77777777" w:rsidR="008A1A4B" w:rsidRPr="00AA6F25" w:rsidRDefault="008A1A4B" w:rsidP="00382306">
            <w:r>
              <w:t>Stečajni upravitelj</w:t>
            </w:r>
          </w:p>
        </w:tc>
      </w:tr>
      <w:tr w:rsidR="008A1A4B" w:rsidRPr="00AA6F25" w14:paraId="2EBD1ED2" w14:textId="77777777" w:rsidTr="00382306">
        <w:trPr>
          <w:trHeight w:val="1245"/>
        </w:trPr>
        <w:tc>
          <w:tcPr>
            <w:tcW w:w="709" w:type="dxa"/>
            <w:tcBorders>
              <w:top w:val="nil"/>
              <w:left w:val="single" w:sz="4" w:space="0" w:color="auto"/>
              <w:bottom w:val="single" w:sz="4" w:space="0" w:color="auto"/>
              <w:right w:val="single" w:sz="4" w:space="0" w:color="auto"/>
            </w:tcBorders>
            <w:vAlign w:val="bottom"/>
            <w:hideMark/>
          </w:tcPr>
          <w:p w14:paraId="33089053" w14:textId="77777777" w:rsidR="008A1A4B" w:rsidRPr="00982CB4" w:rsidRDefault="008A1A4B" w:rsidP="002D2139">
            <w:pPr>
              <w:jc w:val="center"/>
              <w:rPr>
                <w:b/>
                <w:bCs/>
              </w:rPr>
            </w:pPr>
            <w:r>
              <w:rPr>
                <w:b/>
                <w:bCs/>
              </w:rPr>
              <w:t>2</w:t>
            </w:r>
            <w:r w:rsidR="002D2139">
              <w:rPr>
                <w:b/>
                <w:bCs/>
              </w:rPr>
              <w:t>9</w:t>
            </w:r>
            <w:r w:rsidRPr="00982CB4">
              <w:rPr>
                <w:b/>
                <w:bCs/>
              </w:rPr>
              <w:t>.</w:t>
            </w:r>
          </w:p>
        </w:tc>
        <w:tc>
          <w:tcPr>
            <w:tcW w:w="2269" w:type="dxa"/>
            <w:tcBorders>
              <w:top w:val="nil"/>
              <w:left w:val="nil"/>
              <w:bottom w:val="single" w:sz="4" w:space="0" w:color="auto"/>
              <w:right w:val="single" w:sz="4" w:space="0" w:color="auto"/>
            </w:tcBorders>
            <w:vAlign w:val="bottom"/>
            <w:hideMark/>
          </w:tcPr>
          <w:p w14:paraId="6A9584DC" w14:textId="77777777" w:rsidR="008A1A4B" w:rsidRPr="00982CB4" w:rsidRDefault="008A1A4B" w:rsidP="00382306">
            <w:r w:rsidRPr="00982CB4">
              <w:t xml:space="preserve">H-ABDUCO d.o.o.,  </w:t>
            </w:r>
            <w:proofErr w:type="spellStart"/>
            <w:r w:rsidRPr="00982CB4">
              <w:t>zastup.po</w:t>
            </w:r>
            <w:proofErr w:type="spellEnd"/>
            <w:r w:rsidRPr="00982CB4">
              <w:t xml:space="preserve"> </w:t>
            </w:r>
            <w:proofErr w:type="spellStart"/>
            <w:r w:rsidRPr="00982CB4">
              <w:t>odvjet.društvu</w:t>
            </w:r>
            <w:proofErr w:type="spellEnd"/>
            <w:r w:rsidRPr="00982CB4">
              <w:t xml:space="preserve"> </w:t>
            </w:r>
            <w:proofErr w:type="spellStart"/>
            <w:r w:rsidRPr="00982CB4">
              <w:t>Vidmar,iz</w:t>
            </w:r>
            <w:proofErr w:type="spellEnd"/>
            <w:r w:rsidRPr="00982CB4">
              <w:t xml:space="preserve"> </w:t>
            </w:r>
            <w:proofErr w:type="spellStart"/>
            <w:r w:rsidRPr="00982CB4">
              <w:t>Zagreba,OIB</w:t>
            </w:r>
            <w:proofErr w:type="spellEnd"/>
            <w:r w:rsidRPr="00982CB4">
              <w:t>: 75237018400</w:t>
            </w:r>
          </w:p>
        </w:tc>
        <w:tc>
          <w:tcPr>
            <w:tcW w:w="1701" w:type="dxa"/>
            <w:tcBorders>
              <w:top w:val="nil"/>
              <w:left w:val="nil"/>
              <w:bottom w:val="single" w:sz="4" w:space="0" w:color="auto"/>
              <w:right w:val="single" w:sz="4" w:space="0" w:color="auto"/>
            </w:tcBorders>
            <w:noWrap/>
            <w:vAlign w:val="bottom"/>
            <w:hideMark/>
          </w:tcPr>
          <w:p w14:paraId="0516DB6B" w14:textId="77777777" w:rsidR="008A1A4B" w:rsidRPr="002D2139" w:rsidRDefault="008A1A4B" w:rsidP="002D2139">
            <w:pPr>
              <w:rPr>
                <w:sz w:val="22"/>
                <w:szCs w:val="22"/>
              </w:rPr>
            </w:pPr>
            <w:r w:rsidRPr="002D2139">
              <w:rPr>
                <w:sz w:val="22"/>
                <w:szCs w:val="22"/>
              </w:rPr>
              <w:t>137.830.449,86</w:t>
            </w:r>
          </w:p>
        </w:tc>
        <w:tc>
          <w:tcPr>
            <w:tcW w:w="1559" w:type="dxa"/>
            <w:tcBorders>
              <w:top w:val="nil"/>
              <w:left w:val="nil"/>
              <w:bottom w:val="single" w:sz="4" w:space="0" w:color="auto"/>
              <w:right w:val="single" w:sz="4" w:space="0" w:color="auto"/>
            </w:tcBorders>
            <w:vAlign w:val="bottom"/>
            <w:hideMark/>
          </w:tcPr>
          <w:p w14:paraId="58EC5623" w14:textId="77777777" w:rsidR="008A1A4B" w:rsidRPr="00982CB4" w:rsidRDefault="008A1A4B" w:rsidP="00382306">
            <w:r w:rsidRPr="00982CB4">
              <w:t xml:space="preserve">Prijava </w:t>
            </w:r>
            <w:proofErr w:type="spellStart"/>
            <w:r w:rsidRPr="00982CB4">
              <w:t>nenamirenja</w:t>
            </w:r>
            <w:proofErr w:type="spellEnd"/>
            <w:r w:rsidRPr="00982CB4">
              <w:t xml:space="preserve"> iz predmeta zaloga</w:t>
            </w:r>
          </w:p>
        </w:tc>
        <w:tc>
          <w:tcPr>
            <w:tcW w:w="1701" w:type="dxa"/>
            <w:tcBorders>
              <w:top w:val="nil"/>
              <w:left w:val="nil"/>
              <w:bottom w:val="single" w:sz="4" w:space="0" w:color="auto"/>
              <w:right w:val="single" w:sz="4" w:space="0" w:color="auto"/>
            </w:tcBorders>
            <w:vAlign w:val="bottom"/>
            <w:hideMark/>
          </w:tcPr>
          <w:p w14:paraId="7DB15461" w14:textId="77777777" w:rsidR="008A1A4B" w:rsidRPr="00D27A9B"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16FEFB03" w14:textId="77777777" w:rsidR="008A1A4B" w:rsidRPr="002D2139" w:rsidRDefault="008A1A4B" w:rsidP="00382306">
            <w:pPr>
              <w:rPr>
                <w:sz w:val="22"/>
                <w:szCs w:val="22"/>
              </w:rPr>
            </w:pPr>
            <w:r w:rsidRPr="002D2139">
              <w:rPr>
                <w:sz w:val="22"/>
                <w:szCs w:val="22"/>
              </w:rPr>
              <w:t>137.830.449,86</w:t>
            </w:r>
          </w:p>
        </w:tc>
        <w:tc>
          <w:tcPr>
            <w:tcW w:w="1276" w:type="dxa"/>
            <w:tcBorders>
              <w:top w:val="nil"/>
              <w:left w:val="nil"/>
              <w:bottom w:val="single" w:sz="4" w:space="0" w:color="auto"/>
              <w:right w:val="single" w:sz="4" w:space="0" w:color="auto"/>
            </w:tcBorders>
          </w:tcPr>
          <w:p w14:paraId="4EF0599C" w14:textId="77777777" w:rsidR="002D2139" w:rsidRDefault="002D2139" w:rsidP="00382306"/>
          <w:p w14:paraId="75AAA65C" w14:textId="77777777" w:rsidR="008A1A4B" w:rsidRPr="00AA6F25" w:rsidRDefault="008A1A4B" w:rsidP="00382306">
            <w:r>
              <w:t xml:space="preserve">Vjerovnici VICTA d.o.o i Tomislav </w:t>
            </w:r>
            <w:proofErr w:type="spellStart"/>
            <w:r>
              <w:t>Baus</w:t>
            </w:r>
            <w:proofErr w:type="spellEnd"/>
            <w:r>
              <w:t xml:space="preserve"> </w:t>
            </w:r>
          </w:p>
        </w:tc>
      </w:tr>
      <w:tr w:rsidR="008A1A4B" w:rsidRPr="00AA6F25" w14:paraId="1A8A8686" w14:textId="77777777" w:rsidTr="00382306">
        <w:trPr>
          <w:trHeight w:val="1440"/>
        </w:trPr>
        <w:tc>
          <w:tcPr>
            <w:tcW w:w="709" w:type="dxa"/>
            <w:tcBorders>
              <w:top w:val="nil"/>
              <w:left w:val="single" w:sz="4" w:space="0" w:color="auto"/>
              <w:bottom w:val="single" w:sz="4" w:space="0" w:color="auto"/>
              <w:right w:val="single" w:sz="4" w:space="0" w:color="auto"/>
            </w:tcBorders>
            <w:vAlign w:val="bottom"/>
            <w:hideMark/>
          </w:tcPr>
          <w:p w14:paraId="28541A75" w14:textId="77777777" w:rsidR="008A1A4B" w:rsidRPr="00982CB4" w:rsidRDefault="002D2139" w:rsidP="008A1A4B">
            <w:pPr>
              <w:jc w:val="center"/>
              <w:rPr>
                <w:b/>
                <w:bCs/>
              </w:rPr>
            </w:pPr>
            <w:r>
              <w:rPr>
                <w:b/>
                <w:bCs/>
              </w:rPr>
              <w:lastRenderedPageBreak/>
              <w:t>30</w:t>
            </w:r>
            <w:r w:rsidR="008A1A4B" w:rsidRPr="00982CB4">
              <w:rPr>
                <w:b/>
                <w:bCs/>
              </w:rPr>
              <w:t>.</w:t>
            </w:r>
          </w:p>
        </w:tc>
        <w:tc>
          <w:tcPr>
            <w:tcW w:w="2269" w:type="dxa"/>
            <w:tcBorders>
              <w:top w:val="nil"/>
              <w:left w:val="nil"/>
              <w:bottom w:val="single" w:sz="4" w:space="0" w:color="auto"/>
              <w:right w:val="single" w:sz="4" w:space="0" w:color="auto"/>
            </w:tcBorders>
            <w:vAlign w:val="bottom"/>
            <w:hideMark/>
          </w:tcPr>
          <w:p w14:paraId="3D87CEE0" w14:textId="77777777" w:rsidR="008A1A4B" w:rsidRPr="00982CB4" w:rsidRDefault="008A1A4B" w:rsidP="00382306">
            <w:r w:rsidRPr="00982CB4">
              <w:t xml:space="preserve">EDO CRNČEVIĆ </w:t>
            </w:r>
            <w:r w:rsidRPr="00982CB4">
              <w:br/>
              <w:t xml:space="preserve">zastupan po  odvjetniku Tomislavu Krki iz </w:t>
            </w:r>
            <w:proofErr w:type="spellStart"/>
            <w:r w:rsidRPr="00982CB4">
              <w:t>Splita,OIB</w:t>
            </w:r>
            <w:proofErr w:type="spellEnd"/>
            <w:r w:rsidRPr="00982CB4">
              <w:t>: 08123512227</w:t>
            </w:r>
          </w:p>
        </w:tc>
        <w:tc>
          <w:tcPr>
            <w:tcW w:w="1701" w:type="dxa"/>
            <w:tcBorders>
              <w:top w:val="nil"/>
              <w:left w:val="nil"/>
              <w:bottom w:val="single" w:sz="4" w:space="0" w:color="auto"/>
              <w:right w:val="single" w:sz="4" w:space="0" w:color="auto"/>
            </w:tcBorders>
            <w:noWrap/>
            <w:vAlign w:val="bottom"/>
            <w:hideMark/>
          </w:tcPr>
          <w:p w14:paraId="1E182F15" w14:textId="77777777" w:rsidR="008A1A4B" w:rsidRPr="002D2139" w:rsidRDefault="008A1A4B" w:rsidP="00382306">
            <w:pPr>
              <w:pStyle w:val="Bezproreda"/>
              <w:rPr>
                <w:rFonts w:ascii="Times New Roman" w:hAnsi="Times New Roman" w:cs="Times New Roman"/>
                <w:sz w:val="24"/>
                <w:szCs w:val="24"/>
                <w:lang w:eastAsia="hr-HR"/>
              </w:rPr>
            </w:pPr>
            <w:r w:rsidRPr="002D2139">
              <w:rPr>
                <w:rFonts w:ascii="Times New Roman" w:hAnsi="Times New Roman" w:cs="Times New Roman"/>
                <w:sz w:val="24"/>
                <w:szCs w:val="24"/>
                <w:lang w:eastAsia="hr-HR"/>
              </w:rPr>
              <w:t>2.341.491,80</w:t>
            </w:r>
          </w:p>
        </w:tc>
        <w:tc>
          <w:tcPr>
            <w:tcW w:w="1559" w:type="dxa"/>
            <w:tcBorders>
              <w:top w:val="nil"/>
              <w:left w:val="nil"/>
              <w:bottom w:val="single" w:sz="4" w:space="0" w:color="auto"/>
              <w:right w:val="single" w:sz="4" w:space="0" w:color="auto"/>
            </w:tcBorders>
            <w:vAlign w:val="bottom"/>
            <w:hideMark/>
          </w:tcPr>
          <w:p w14:paraId="20D30BF4" w14:textId="77777777" w:rsidR="008A1A4B" w:rsidRPr="00982CB4" w:rsidRDefault="008A1A4B" w:rsidP="00382306">
            <w:r w:rsidRPr="00982CB4">
              <w:t>Prijava naknade štete koja će se dogoditi ako se naplate založni vjerovnici.</w:t>
            </w:r>
          </w:p>
        </w:tc>
        <w:tc>
          <w:tcPr>
            <w:tcW w:w="1701" w:type="dxa"/>
            <w:tcBorders>
              <w:top w:val="nil"/>
              <w:left w:val="nil"/>
              <w:bottom w:val="single" w:sz="4" w:space="0" w:color="auto"/>
              <w:right w:val="single" w:sz="4" w:space="0" w:color="auto"/>
            </w:tcBorders>
            <w:vAlign w:val="bottom"/>
            <w:hideMark/>
          </w:tcPr>
          <w:p w14:paraId="5B7E4284" w14:textId="77777777" w:rsidR="008A1A4B" w:rsidRPr="00982CB4" w:rsidRDefault="008A1A4B" w:rsidP="00382306">
            <w:pPr>
              <w:jc w:val="center"/>
            </w:pPr>
            <w:r>
              <w:t>-</w:t>
            </w:r>
          </w:p>
        </w:tc>
        <w:tc>
          <w:tcPr>
            <w:tcW w:w="1701" w:type="dxa"/>
            <w:tcBorders>
              <w:top w:val="nil"/>
              <w:left w:val="nil"/>
              <w:bottom w:val="single" w:sz="4" w:space="0" w:color="auto"/>
              <w:right w:val="single" w:sz="4" w:space="0" w:color="auto"/>
            </w:tcBorders>
            <w:noWrap/>
            <w:vAlign w:val="bottom"/>
            <w:hideMark/>
          </w:tcPr>
          <w:p w14:paraId="15CAA89C" w14:textId="77777777" w:rsidR="008A1A4B" w:rsidRPr="00AA6F25" w:rsidRDefault="008A1A4B" w:rsidP="00382306">
            <w:r w:rsidRPr="00AA6F25">
              <w:t> </w:t>
            </w:r>
            <w:r w:rsidRPr="00982CB4">
              <w:t>2.341.491,80</w:t>
            </w:r>
          </w:p>
        </w:tc>
        <w:tc>
          <w:tcPr>
            <w:tcW w:w="1276" w:type="dxa"/>
            <w:tcBorders>
              <w:top w:val="nil"/>
              <w:left w:val="nil"/>
              <w:bottom w:val="single" w:sz="4" w:space="0" w:color="auto"/>
              <w:right w:val="single" w:sz="4" w:space="0" w:color="auto"/>
            </w:tcBorders>
          </w:tcPr>
          <w:p w14:paraId="1AB3164E" w14:textId="77777777" w:rsidR="002D2139" w:rsidRDefault="002D2139" w:rsidP="00382306"/>
          <w:p w14:paraId="636B7990" w14:textId="77777777" w:rsidR="002D2139" w:rsidRDefault="002D2139" w:rsidP="00382306"/>
          <w:p w14:paraId="2D23713D" w14:textId="77777777" w:rsidR="002D2139" w:rsidRDefault="002D2139" w:rsidP="00382306"/>
          <w:p w14:paraId="43BC0887" w14:textId="77777777" w:rsidR="002D2139" w:rsidRDefault="002D2139" w:rsidP="00382306"/>
          <w:p w14:paraId="1F9FF4F1" w14:textId="77777777" w:rsidR="002D2139" w:rsidRDefault="002D2139" w:rsidP="00382306"/>
          <w:p w14:paraId="5684897B" w14:textId="77777777" w:rsidR="008A1A4B" w:rsidRDefault="008A1A4B" w:rsidP="00382306">
            <w:r>
              <w:t xml:space="preserve">Stečajni </w:t>
            </w:r>
          </w:p>
          <w:p w14:paraId="359B1BE9" w14:textId="77777777" w:rsidR="008A1A4B" w:rsidRPr="00AA6F25" w:rsidRDefault="008A1A4B" w:rsidP="00382306">
            <w:r>
              <w:t xml:space="preserve">upravitelj </w:t>
            </w:r>
          </w:p>
        </w:tc>
      </w:tr>
    </w:tbl>
    <w:p w14:paraId="4F578417" w14:textId="77777777" w:rsidR="00382306" w:rsidRDefault="00382306" w:rsidP="005921AB">
      <w:pPr>
        <w:spacing w:before="400"/>
        <w:jc w:val="both"/>
        <w:rPr>
          <w:rFonts w:eastAsia="Calibri"/>
          <w:lang w:eastAsia="en-US"/>
        </w:rPr>
      </w:pPr>
      <w:r w:rsidRPr="008A1A4B">
        <w:rPr>
          <w:rFonts w:eastAsia="Calibri"/>
          <w:b/>
          <w:lang w:eastAsia="en-US"/>
        </w:rPr>
        <w:t>IV.</w:t>
      </w:r>
      <w:r>
        <w:rPr>
          <w:rFonts w:eastAsia="Calibri"/>
          <w:lang w:eastAsia="en-US"/>
        </w:rPr>
        <w:t xml:space="preserve"> Upućuje  se stečajni </w:t>
      </w:r>
      <w:r w:rsidR="005921AB">
        <w:rPr>
          <w:rFonts w:eastAsia="Calibri"/>
          <w:lang w:eastAsia="en-US"/>
        </w:rPr>
        <w:t>vjerovnici čije su tražbine osporene</w:t>
      </w:r>
      <w:r>
        <w:rPr>
          <w:rFonts w:eastAsia="Calibri"/>
          <w:lang w:eastAsia="en-US"/>
        </w:rPr>
        <w:t xml:space="preserve"> </w:t>
      </w:r>
      <w:r w:rsidR="005921AB">
        <w:rPr>
          <w:rFonts w:eastAsia="Calibri"/>
          <w:lang w:eastAsia="en-US"/>
        </w:rPr>
        <w:t xml:space="preserve">od strane stečajnog upravitelja </w:t>
      </w:r>
      <w:r>
        <w:rPr>
          <w:rFonts w:eastAsia="Calibri"/>
          <w:lang w:eastAsia="en-US"/>
        </w:rPr>
        <w:t>da u roku od 8 dana računajući od dana primitka ovog rješenja, pokren</w:t>
      </w:r>
      <w:r w:rsidR="00F86F44">
        <w:rPr>
          <w:rFonts w:eastAsia="Calibri"/>
          <w:lang w:eastAsia="en-US"/>
        </w:rPr>
        <w:t>u</w:t>
      </w:r>
      <w:r>
        <w:rPr>
          <w:rFonts w:eastAsia="Calibri"/>
          <w:lang w:eastAsia="en-US"/>
        </w:rPr>
        <w:t xml:space="preserve"> parnic</w:t>
      </w:r>
      <w:r w:rsidR="00F86F44">
        <w:rPr>
          <w:rFonts w:eastAsia="Calibri"/>
          <w:lang w:eastAsia="en-US"/>
        </w:rPr>
        <w:t>e</w:t>
      </w:r>
      <w:r>
        <w:rPr>
          <w:rFonts w:eastAsia="Calibri"/>
          <w:lang w:eastAsia="en-US"/>
        </w:rPr>
        <w:t xml:space="preserve"> radi utvrđivanja  osporen</w:t>
      </w:r>
      <w:r w:rsidR="005921AB">
        <w:rPr>
          <w:rFonts w:eastAsia="Calibri"/>
          <w:lang w:eastAsia="en-US"/>
        </w:rPr>
        <w:t>e</w:t>
      </w:r>
      <w:r>
        <w:rPr>
          <w:rFonts w:eastAsia="Calibri"/>
          <w:lang w:eastAsia="en-US"/>
        </w:rPr>
        <w:t xml:space="preserve"> </w:t>
      </w:r>
      <w:r w:rsidR="005921AB">
        <w:rPr>
          <w:rFonts w:eastAsia="Calibri"/>
          <w:lang w:eastAsia="en-US"/>
        </w:rPr>
        <w:t>tražbine  jer će se inače smatrati da su odustali od prava na vođenje parnice.</w:t>
      </w:r>
      <w:r w:rsidR="005921AB" w:rsidRPr="005921AB">
        <w:rPr>
          <w:rFonts w:eastAsia="Calibri"/>
          <w:lang w:eastAsia="en-US"/>
        </w:rPr>
        <w:t xml:space="preserve"> </w:t>
      </w:r>
      <w:r w:rsidR="005921AB">
        <w:rPr>
          <w:rFonts w:eastAsia="Calibri"/>
          <w:lang w:eastAsia="en-US"/>
        </w:rPr>
        <w:t xml:space="preserve">Upućuje  se stečajni vjerovnici </w:t>
      </w:r>
      <w:r w:rsidR="00F86F44">
        <w:rPr>
          <w:rFonts w:eastAsia="Calibri"/>
          <w:lang w:eastAsia="en-US"/>
        </w:rPr>
        <w:t>čije  tražbine je priznao stečajni upravitelj a osporili dr</w:t>
      </w:r>
      <w:r w:rsidR="003C7E5F">
        <w:rPr>
          <w:rFonts w:eastAsia="Calibri"/>
          <w:lang w:eastAsia="en-US"/>
        </w:rPr>
        <w:t>u</w:t>
      </w:r>
      <w:r w:rsidR="00F86F44">
        <w:rPr>
          <w:rFonts w:eastAsia="Calibri"/>
          <w:lang w:eastAsia="en-US"/>
        </w:rPr>
        <w:t xml:space="preserve">gi stečajni vjerovnici </w:t>
      </w:r>
      <w:r w:rsidR="005921AB">
        <w:rPr>
          <w:rFonts w:eastAsia="Calibri"/>
          <w:lang w:eastAsia="en-US"/>
        </w:rPr>
        <w:t>da u roku od 8 dana računajući od dana primitka ovog rješenja, pokren</w:t>
      </w:r>
      <w:r w:rsidR="00F86F44">
        <w:rPr>
          <w:rFonts w:eastAsia="Calibri"/>
          <w:lang w:eastAsia="en-US"/>
        </w:rPr>
        <w:t>u</w:t>
      </w:r>
      <w:r w:rsidR="005921AB">
        <w:rPr>
          <w:rFonts w:eastAsia="Calibri"/>
          <w:lang w:eastAsia="en-US"/>
        </w:rPr>
        <w:t xml:space="preserve"> parnic</w:t>
      </w:r>
      <w:r w:rsidR="00F86F44">
        <w:rPr>
          <w:rFonts w:eastAsia="Calibri"/>
          <w:lang w:eastAsia="en-US"/>
        </w:rPr>
        <w:t>e</w:t>
      </w:r>
      <w:r w:rsidR="005921AB">
        <w:rPr>
          <w:rFonts w:eastAsia="Calibri"/>
          <w:lang w:eastAsia="en-US"/>
        </w:rPr>
        <w:t xml:space="preserve"> radi utvrđivanja  osporene tražbine  jer će se inače smatrati da su odustali od </w:t>
      </w:r>
      <w:r w:rsidR="00F86F44">
        <w:rPr>
          <w:rFonts w:eastAsia="Calibri"/>
          <w:lang w:eastAsia="en-US"/>
        </w:rPr>
        <w:t xml:space="preserve">prava na vođenje parnice </w:t>
      </w:r>
      <w:r w:rsidR="005921AB">
        <w:rPr>
          <w:rFonts w:eastAsia="Calibri"/>
          <w:lang w:eastAsia="en-US"/>
        </w:rPr>
        <w:t>. Vjerovnik osporavatelj u takvoj parnici nastupa u ime i za račun stečajnog dužnika.</w:t>
      </w:r>
    </w:p>
    <w:p w14:paraId="6B735625" w14:textId="77777777" w:rsidR="00CF5277" w:rsidRDefault="00CF5277" w:rsidP="008E322F">
      <w:pPr>
        <w:spacing w:before="400"/>
        <w:jc w:val="both"/>
        <w:rPr>
          <w:rFonts w:eastAsia="Calibri"/>
          <w:lang w:eastAsia="en-US"/>
        </w:rPr>
      </w:pPr>
      <w:r w:rsidRPr="00CF5277">
        <w:rPr>
          <w:rFonts w:eastAsia="Calibri"/>
          <w:b/>
          <w:lang w:eastAsia="en-US"/>
        </w:rPr>
        <w:t>V.</w:t>
      </w:r>
      <w:r>
        <w:rPr>
          <w:rFonts w:eastAsia="Calibri"/>
          <w:lang w:eastAsia="en-US"/>
        </w:rPr>
        <w:t xml:space="preserve">1. Upućuje  se stečajni vjerovnik Tomislav </w:t>
      </w:r>
      <w:proofErr w:type="spellStart"/>
      <w:r>
        <w:rPr>
          <w:rFonts w:eastAsia="Calibri"/>
          <w:lang w:eastAsia="en-US"/>
        </w:rPr>
        <w:t>Baus</w:t>
      </w:r>
      <w:proofErr w:type="spellEnd"/>
      <w:r>
        <w:rPr>
          <w:rFonts w:eastAsia="Calibri"/>
          <w:lang w:eastAsia="en-US"/>
        </w:rPr>
        <w:t xml:space="preserve">  da u roku od 8 dana računajući od dana primitka ovog rješenja, pokrene parnicu radi utvrđivanja osnovanosti osporenog potraživanja stečajnog vjerovnika </w:t>
      </w:r>
      <w:r w:rsidR="003956EE">
        <w:rPr>
          <w:rFonts w:eastAsia="Calibri"/>
          <w:lang w:eastAsia="en-US"/>
        </w:rPr>
        <w:t>Grada Splita</w:t>
      </w:r>
      <w:r w:rsidR="0013475B">
        <w:rPr>
          <w:rFonts w:eastAsia="Calibri"/>
          <w:lang w:eastAsia="en-US"/>
        </w:rPr>
        <w:t xml:space="preserve"> u iznosu od 17.265.973,87 kn, vjerovnika Arkada d.o.o. u iznosu od 2.287.318,93 kn</w:t>
      </w:r>
      <w:r w:rsidR="003956EE">
        <w:rPr>
          <w:rFonts w:eastAsia="Calibri"/>
          <w:lang w:eastAsia="en-US"/>
        </w:rPr>
        <w:t xml:space="preserve">, vjerovnika Republika Hrvatska, Ministarstvo financija u iznosu od 104.082,09 kn i vjerovnika </w:t>
      </w:r>
      <w:r w:rsidR="0013475B">
        <w:rPr>
          <w:rFonts w:eastAsia="Calibri"/>
          <w:lang w:eastAsia="en-US"/>
        </w:rPr>
        <w:t>Victa  d.o.o. u iznosu od 11.200.000,00 kn</w:t>
      </w:r>
      <w:r>
        <w:rPr>
          <w:rFonts w:eastAsia="Calibri"/>
          <w:lang w:eastAsia="en-US"/>
        </w:rPr>
        <w:t xml:space="preserve"> iz točke III. rješenja</w:t>
      </w:r>
      <w:r w:rsidR="008E322F">
        <w:rPr>
          <w:rFonts w:eastAsia="Calibri"/>
          <w:lang w:eastAsia="en-US"/>
        </w:rPr>
        <w:t>,</w:t>
      </w:r>
      <w:r w:rsidR="008E322F" w:rsidRPr="008E322F">
        <w:rPr>
          <w:rFonts w:eastAsia="Calibri"/>
          <w:lang w:eastAsia="en-US"/>
        </w:rPr>
        <w:t xml:space="preserve"> </w:t>
      </w:r>
      <w:r w:rsidR="008E322F">
        <w:rPr>
          <w:rFonts w:eastAsia="Calibri"/>
          <w:lang w:eastAsia="en-US"/>
        </w:rPr>
        <w:t>jer će se inače smatrati da su odustali od osporavanja.</w:t>
      </w:r>
    </w:p>
    <w:p w14:paraId="42BCC9F2" w14:textId="77777777" w:rsidR="008E322F" w:rsidRDefault="008E322F" w:rsidP="008E322F">
      <w:pPr>
        <w:pStyle w:val="Bezproreda"/>
      </w:pPr>
    </w:p>
    <w:p w14:paraId="5F9C102B" w14:textId="77777777" w:rsidR="00CF5277" w:rsidRPr="0013475B" w:rsidRDefault="008E322F" w:rsidP="003956EE">
      <w:pPr>
        <w:pStyle w:val="Bezproreda"/>
        <w:jc w:val="both"/>
        <w:rPr>
          <w:rFonts w:ascii="Times New Roman" w:hAnsi="Times New Roman" w:cs="Times New Roman"/>
          <w:sz w:val="24"/>
          <w:szCs w:val="24"/>
        </w:rPr>
      </w:pPr>
      <w:r w:rsidRPr="0013475B">
        <w:rPr>
          <w:rFonts w:ascii="Times New Roman" w:hAnsi="Times New Roman" w:cs="Times New Roman"/>
          <w:b/>
          <w:sz w:val="24"/>
          <w:szCs w:val="24"/>
        </w:rPr>
        <w:t>V</w:t>
      </w:r>
      <w:r>
        <w:rPr>
          <w:rFonts w:ascii="Times New Roman" w:hAnsi="Times New Roman" w:cs="Times New Roman"/>
          <w:sz w:val="24"/>
          <w:szCs w:val="24"/>
        </w:rPr>
        <w:t>.2.</w:t>
      </w:r>
      <w:r w:rsidR="0013475B">
        <w:rPr>
          <w:rFonts w:ascii="Times New Roman" w:hAnsi="Times New Roman" w:cs="Times New Roman"/>
          <w:sz w:val="24"/>
          <w:szCs w:val="24"/>
        </w:rPr>
        <w:t xml:space="preserve">  Upućuju se stečajni vjerovnici Victa d.o.o. i Tomislav </w:t>
      </w:r>
      <w:proofErr w:type="spellStart"/>
      <w:r w:rsidR="0013475B">
        <w:rPr>
          <w:rFonts w:ascii="Times New Roman" w:hAnsi="Times New Roman" w:cs="Times New Roman"/>
          <w:sz w:val="24"/>
          <w:szCs w:val="24"/>
        </w:rPr>
        <w:t>Baus</w:t>
      </w:r>
      <w:proofErr w:type="spellEnd"/>
      <w:r w:rsidR="0013475B">
        <w:rPr>
          <w:rFonts w:ascii="Times New Roman" w:hAnsi="Times New Roman" w:cs="Times New Roman"/>
          <w:sz w:val="24"/>
          <w:szCs w:val="24"/>
        </w:rPr>
        <w:t xml:space="preserve"> </w:t>
      </w:r>
      <w:proofErr w:type="spellStart"/>
      <w:r w:rsidR="0013475B">
        <w:rPr>
          <w:rFonts w:ascii="Times New Roman" w:hAnsi="Times New Roman" w:cs="Times New Roman"/>
          <w:sz w:val="24"/>
          <w:szCs w:val="24"/>
        </w:rPr>
        <w:t>dau</w:t>
      </w:r>
      <w:proofErr w:type="spellEnd"/>
      <w:r w:rsidR="0013475B">
        <w:rPr>
          <w:rFonts w:ascii="Times New Roman" w:hAnsi="Times New Roman" w:cs="Times New Roman"/>
          <w:sz w:val="24"/>
          <w:szCs w:val="24"/>
        </w:rPr>
        <w:t xml:space="preserve"> roku od 8 dana računajući od dana primitka ovog rješenja pokrenu parnicu radi utvrđivanja osnovanosti osporenog potraživanja stečajnog vjerovnika H-</w:t>
      </w:r>
      <w:proofErr w:type="spellStart"/>
      <w:r w:rsidR="0013475B">
        <w:rPr>
          <w:rFonts w:ascii="Times New Roman" w:hAnsi="Times New Roman" w:cs="Times New Roman"/>
          <w:sz w:val="24"/>
          <w:szCs w:val="24"/>
        </w:rPr>
        <w:t>Abduco</w:t>
      </w:r>
      <w:proofErr w:type="spellEnd"/>
      <w:r w:rsidR="0013475B">
        <w:rPr>
          <w:rFonts w:ascii="Times New Roman" w:hAnsi="Times New Roman" w:cs="Times New Roman"/>
          <w:sz w:val="24"/>
          <w:szCs w:val="24"/>
        </w:rPr>
        <w:t xml:space="preserve"> d.o.o. u iznosu od 137.830.449,86 kn iz točke III rješenja, jer će se inače smatrati da su odustali od osporavanja. </w:t>
      </w:r>
    </w:p>
    <w:p w14:paraId="012537DD" w14:textId="77777777" w:rsidR="00382306" w:rsidRDefault="00382306" w:rsidP="00382306">
      <w:pPr>
        <w:spacing w:before="260" w:after="140"/>
        <w:jc w:val="center"/>
        <w:rPr>
          <w:rFonts w:eastAsia="Calibri"/>
          <w:lang w:eastAsia="en-US"/>
        </w:rPr>
      </w:pPr>
      <w:r>
        <w:rPr>
          <w:rFonts w:eastAsia="Calibri"/>
          <w:lang w:eastAsia="en-US"/>
        </w:rPr>
        <w:t xml:space="preserve">Obrazloženje: </w:t>
      </w:r>
    </w:p>
    <w:p w14:paraId="0BDCBE87" w14:textId="77777777" w:rsidR="00382306" w:rsidRDefault="00382306" w:rsidP="00382306">
      <w:pPr>
        <w:spacing w:before="240"/>
        <w:ind w:firstLine="708"/>
        <w:jc w:val="both"/>
        <w:rPr>
          <w:rFonts w:eastAsia="Calibri"/>
          <w:lang w:eastAsia="en-US"/>
        </w:rPr>
      </w:pPr>
      <w:r>
        <w:rPr>
          <w:rFonts w:eastAsia="Calibri"/>
          <w:lang w:eastAsia="en-US"/>
        </w:rPr>
        <w:t>Rješenjem ovog suda poslovni broj St-</w:t>
      </w:r>
      <w:r w:rsidR="003C7E5F">
        <w:rPr>
          <w:rFonts w:eastAsia="Calibri"/>
          <w:lang w:eastAsia="en-US"/>
        </w:rPr>
        <w:t>159</w:t>
      </w:r>
      <w:r>
        <w:rPr>
          <w:rFonts w:eastAsia="Calibri"/>
          <w:lang w:eastAsia="en-US"/>
        </w:rPr>
        <w:t>/201</w:t>
      </w:r>
      <w:r w:rsidR="003C7E5F">
        <w:rPr>
          <w:rFonts w:eastAsia="Calibri"/>
          <w:lang w:eastAsia="en-US"/>
        </w:rPr>
        <w:t>4</w:t>
      </w:r>
      <w:r>
        <w:rPr>
          <w:rFonts w:eastAsia="Calibri"/>
          <w:lang w:eastAsia="en-US"/>
        </w:rPr>
        <w:t xml:space="preserve"> od </w:t>
      </w:r>
      <w:r w:rsidR="003C7E5F">
        <w:rPr>
          <w:rFonts w:eastAsia="Calibri"/>
          <w:lang w:eastAsia="en-US"/>
        </w:rPr>
        <w:t>8.lipnja 2015.</w:t>
      </w:r>
      <w:r>
        <w:rPr>
          <w:rFonts w:eastAsia="Calibri"/>
          <w:lang w:eastAsia="en-US"/>
        </w:rPr>
        <w:t xml:space="preserve">  godine otvoren je stečajni postupak nad dužnikom</w:t>
      </w:r>
      <w:r w:rsidR="003C7E5F" w:rsidRPr="003C7E5F">
        <w:rPr>
          <w:bCs/>
        </w:rPr>
        <w:t xml:space="preserve"> </w:t>
      </w:r>
      <w:r w:rsidR="003C7E5F">
        <w:rPr>
          <w:bCs/>
        </w:rPr>
        <w:t xml:space="preserve">ATRIUM SPALATUM d.o.o. </w:t>
      </w:r>
      <w:r w:rsidR="003C7E5F" w:rsidRPr="00E0606F">
        <w:rPr>
          <w:rFonts w:eastAsia="Calibri"/>
        </w:rPr>
        <w:t>Split,</w:t>
      </w:r>
      <w:r w:rsidR="00220D87">
        <w:rPr>
          <w:rFonts w:eastAsia="Calibri"/>
        </w:rPr>
        <w:t xml:space="preserve"> </w:t>
      </w:r>
      <w:r w:rsidR="003C7E5F">
        <w:rPr>
          <w:rFonts w:eastAsia="Calibri"/>
        </w:rPr>
        <w:t>Poljička cesta 20 B,OIB:</w:t>
      </w:r>
      <w:r w:rsidR="003C7E5F" w:rsidRPr="0019338B">
        <w:rPr>
          <w:rFonts w:eastAsia="Calibri"/>
        </w:rPr>
        <w:t>75237018400</w:t>
      </w:r>
      <w:r>
        <w:rPr>
          <w:rFonts w:eastAsia="Calibri"/>
          <w:lang w:eastAsia="en-US"/>
        </w:rPr>
        <w:t>. Navedenim rješenjem za stečajnog upravitelja imenovan</w:t>
      </w:r>
      <w:r w:rsidR="003C7E5F">
        <w:rPr>
          <w:rFonts w:eastAsia="Calibri"/>
          <w:lang w:eastAsia="en-US"/>
        </w:rPr>
        <w:t>a</w:t>
      </w:r>
      <w:r>
        <w:rPr>
          <w:rFonts w:eastAsia="Calibri"/>
          <w:lang w:eastAsia="en-US"/>
        </w:rPr>
        <w:t xml:space="preserve"> je </w:t>
      </w:r>
      <w:r w:rsidR="003C7E5F">
        <w:rPr>
          <w:rFonts w:eastAsia="Calibri"/>
          <w:lang w:eastAsia="en-US"/>
        </w:rPr>
        <w:t xml:space="preserve"> Meri </w:t>
      </w:r>
      <w:proofErr w:type="spellStart"/>
      <w:r w:rsidR="003C7E5F">
        <w:rPr>
          <w:rFonts w:eastAsia="Calibri"/>
          <w:lang w:eastAsia="en-US"/>
        </w:rPr>
        <w:t>Šitić</w:t>
      </w:r>
      <w:proofErr w:type="spellEnd"/>
      <w:r w:rsidR="003C7E5F">
        <w:rPr>
          <w:rFonts w:eastAsia="Calibri"/>
          <w:lang w:eastAsia="en-US"/>
        </w:rPr>
        <w:t xml:space="preserve"> iz Splita, Šime Ljubića 7.,OIB: </w:t>
      </w:r>
      <w:r w:rsidR="003C7E5F" w:rsidRPr="003C7E5F">
        <w:rPr>
          <w:rFonts w:eastAsia="Calibri"/>
          <w:lang w:eastAsia="en-US"/>
        </w:rPr>
        <w:t>61723426098</w:t>
      </w:r>
      <w:r w:rsidR="003C7E5F">
        <w:rPr>
          <w:rFonts w:eastAsia="Calibri"/>
          <w:lang w:eastAsia="en-US"/>
        </w:rPr>
        <w:t>.</w:t>
      </w:r>
    </w:p>
    <w:p w14:paraId="2E85FF16" w14:textId="77777777" w:rsidR="00382306" w:rsidRDefault="00382306" w:rsidP="00382306">
      <w:pPr>
        <w:spacing w:before="240"/>
        <w:ind w:firstLine="709"/>
        <w:jc w:val="both"/>
        <w:rPr>
          <w:rFonts w:eastAsia="Calibri"/>
          <w:lang w:eastAsia="en-US"/>
        </w:rPr>
      </w:pPr>
      <w:r>
        <w:rPr>
          <w:rFonts w:eastAsia="Calibri"/>
          <w:lang w:eastAsia="en-US"/>
        </w:rPr>
        <w:t xml:space="preserve">Na  ispitnom ročištu, održanom kod ovog suda dana </w:t>
      </w:r>
      <w:r w:rsidR="003C7E5F">
        <w:rPr>
          <w:rFonts w:eastAsia="Calibri"/>
          <w:lang w:eastAsia="en-US"/>
        </w:rPr>
        <w:t>27. lipnja</w:t>
      </w:r>
      <w:r>
        <w:rPr>
          <w:rFonts w:eastAsia="Calibri"/>
          <w:lang w:eastAsia="en-US"/>
        </w:rPr>
        <w:t xml:space="preserve"> 2016. godine, ispitane su tražbine stečajnih vjerovnika I. i II. višeg isplatnog reda, a koje su prijavljene unutar roka od  20 dana od dana objave oglasa o otvaranju stečajnog postupka  na mrežnoj stranici  e-oglasne ploče suda.</w:t>
      </w:r>
    </w:p>
    <w:p w14:paraId="6597BD41" w14:textId="77777777" w:rsidR="00D54532" w:rsidRDefault="00D54532" w:rsidP="00D54532"/>
    <w:p w14:paraId="09444909" w14:textId="77777777" w:rsidR="00D54532" w:rsidRPr="00D54532" w:rsidRDefault="00D54532" w:rsidP="00D54532">
      <w:pPr>
        <w:pStyle w:val="Bezproreda"/>
        <w:ind w:firstLine="708"/>
        <w:jc w:val="both"/>
        <w:rPr>
          <w:rFonts w:ascii="Times New Roman" w:hAnsi="Times New Roman" w:cs="Times New Roman"/>
          <w:sz w:val="24"/>
          <w:szCs w:val="24"/>
        </w:rPr>
      </w:pPr>
      <w:r w:rsidRPr="00D54532">
        <w:rPr>
          <w:rFonts w:ascii="Times New Roman" w:hAnsi="Times New Roman" w:cs="Times New Roman"/>
          <w:sz w:val="24"/>
          <w:szCs w:val="24"/>
        </w:rPr>
        <w:t xml:space="preserve">Stečajna upraviteljica u odnosu na prijavljene tražbine stečajnih vjerovnika </w:t>
      </w:r>
      <w:r>
        <w:rPr>
          <w:rFonts w:ascii="Times New Roman" w:hAnsi="Times New Roman" w:cs="Times New Roman"/>
          <w:sz w:val="24"/>
          <w:szCs w:val="24"/>
        </w:rPr>
        <w:t>i</w:t>
      </w:r>
      <w:r w:rsidR="00220D87">
        <w:rPr>
          <w:rFonts w:ascii="Times New Roman" w:hAnsi="Times New Roman" w:cs="Times New Roman"/>
          <w:sz w:val="24"/>
          <w:szCs w:val="24"/>
        </w:rPr>
        <w:t>z</w:t>
      </w:r>
      <w:r>
        <w:rPr>
          <w:rFonts w:ascii="Times New Roman" w:hAnsi="Times New Roman" w:cs="Times New Roman"/>
          <w:sz w:val="24"/>
          <w:szCs w:val="24"/>
        </w:rPr>
        <w:t>jasnila se je  da u cijelosti priznaje tražbine</w:t>
      </w:r>
      <w:r w:rsidR="00220D87">
        <w:rPr>
          <w:rFonts w:ascii="Times New Roman" w:hAnsi="Times New Roman" w:cs="Times New Roman"/>
          <w:sz w:val="24"/>
          <w:szCs w:val="24"/>
        </w:rPr>
        <w:t xml:space="preserve"> </w:t>
      </w:r>
      <w:r w:rsidRPr="00D54532">
        <w:rPr>
          <w:rFonts w:ascii="Times New Roman" w:hAnsi="Times New Roman" w:cs="Times New Roman"/>
          <w:sz w:val="24"/>
          <w:szCs w:val="24"/>
        </w:rPr>
        <w:t>VJEROVNICIMA I VIŠEG ISPLATNOG REDA pod red. br. 1 do br. 6.  prema dostavljenoj tablici od 29.siječnja 2016. godine.</w:t>
      </w:r>
    </w:p>
    <w:p w14:paraId="1BB294F8" w14:textId="77777777" w:rsidR="00D54532" w:rsidRDefault="00D54532" w:rsidP="00D54532">
      <w:pPr>
        <w:pStyle w:val="Bezproreda"/>
        <w:jc w:val="both"/>
        <w:rPr>
          <w:rFonts w:ascii="Times New Roman" w:hAnsi="Times New Roman" w:cs="Times New Roman"/>
          <w:sz w:val="24"/>
          <w:szCs w:val="24"/>
        </w:rPr>
      </w:pPr>
    </w:p>
    <w:p w14:paraId="2D09B880" w14:textId="77777777" w:rsidR="00D54532" w:rsidRPr="00D54532" w:rsidRDefault="00D54532" w:rsidP="00D54532">
      <w:pPr>
        <w:pStyle w:val="Bezproreda"/>
        <w:jc w:val="both"/>
        <w:rPr>
          <w:rFonts w:ascii="Times New Roman" w:hAnsi="Times New Roman" w:cs="Times New Roman"/>
          <w:sz w:val="24"/>
          <w:szCs w:val="24"/>
        </w:rPr>
      </w:pPr>
      <w:r>
        <w:rPr>
          <w:rFonts w:ascii="Times New Roman" w:hAnsi="Times New Roman" w:cs="Times New Roman"/>
          <w:sz w:val="24"/>
          <w:szCs w:val="24"/>
        </w:rPr>
        <w:tab/>
        <w:t xml:space="preserve">U odnosu na prijavljene tražbine </w:t>
      </w:r>
      <w:r w:rsidRPr="00D54532">
        <w:rPr>
          <w:rFonts w:ascii="Times New Roman" w:hAnsi="Times New Roman" w:cs="Times New Roman"/>
          <w:sz w:val="24"/>
          <w:szCs w:val="24"/>
        </w:rPr>
        <w:t>VJEROVNI</w:t>
      </w:r>
      <w:r>
        <w:rPr>
          <w:rFonts w:ascii="Times New Roman" w:hAnsi="Times New Roman" w:cs="Times New Roman"/>
          <w:sz w:val="24"/>
          <w:szCs w:val="24"/>
        </w:rPr>
        <w:t>KA</w:t>
      </w:r>
      <w:r w:rsidRPr="00D54532">
        <w:rPr>
          <w:rFonts w:ascii="Times New Roman" w:hAnsi="Times New Roman" w:cs="Times New Roman"/>
          <w:sz w:val="24"/>
          <w:szCs w:val="24"/>
        </w:rPr>
        <w:t xml:space="preserve">  II VIŠEG ISPLATNOG REDA</w:t>
      </w:r>
      <w:r>
        <w:rPr>
          <w:rFonts w:ascii="Times New Roman" w:hAnsi="Times New Roman" w:cs="Times New Roman"/>
          <w:sz w:val="24"/>
          <w:szCs w:val="24"/>
        </w:rPr>
        <w:t xml:space="preserve">, stečajna upraviteljica izjasnila se je da se iste djelomično </w:t>
      </w:r>
      <w:r w:rsidRPr="00D54532">
        <w:rPr>
          <w:rFonts w:ascii="Times New Roman" w:hAnsi="Times New Roman" w:cs="Times New Roman"/>
          <w:sz w:val="24"/>
          <w:szCs w:val="24"/>
        </w:rPr>
        <w:t xml:space="preserve">  osporavaju </w:t>
      </w:r>
      <w:r>
        <w:rPr>
          <w:rFonts w:ascii="Times New Roman" w:hAnsi="Times New Roman" w:cs="Times New Roman"/>
          <w:sz w:val="24"/>
          <w:szCs w:val="24"/>
        </w:rPr>
        <w:t>i to</w:t>
      </w:r>
      <w:r w:rsidRPr="00D54532">
        <w:rPr>
          <w:rFonts w:ascii="Times New Roman" w:hAnsi="Times New Roman" w:cs="Times New Roman"/>
          <w:sz w:val="24"/>
          <w:szCs w:val="24"/>
        </w:rPr>
        <w:t xml:space="preserve"> kako slijedi: </w:t>
      </w:r>
    </w:p>
    <w:p w14:paraId="68F7C823" w14:textId="77777777" w:rsidR="00D54532" w:rsidRDefault="00D54532" w:rsidP="00D54532">
      <w:pPr>
        <w:jc w:val="both"/>
        <w:rPr>
          <w:b/>
        </w:rPr>
      </w:pPr>
    </w:p>
    <w:p w14:paraId="04C5C50E" w14:textId="77777777" w:rsidR="00D54532" w:rsidRDefault="00D54532" w:rsidP="00D54532">
      <w:pPr>
        <w:ind w:firstLine="360"/>
        <w:jc w:val="both"/>
      </w:pPr>
      <w:r>
        <w:t xml:space="preserve">Vjerovniku GROING  GRADNJA  d.o.o.  -  tražbina  da se  osporava  u  cijelosti  jer  dužnik  nema  iskazane  obveze  u knjigovodstvu.  Situacija  o  izvedenim  radovima  nije  </w:t>
      </w:r>
      <w:r>
        <w:lastRenderedPageBreak/>
        <w:t>ovjerena  od  ovlaštene  osobe  pa  kao  takva  nije  mogla  biti ni  knjižena  u knjigama  dužnika.</w:t>
      </w:r>
    </w:p>
    <w:p w14:paraId="32255180" w14:textId="77777777" w:rsidR="00D54532" w:rsidRDefault="00D54532" w:rsidP="00D54532">
      <w:pPr>
        <w:ind w:left="-720"/>
        <w:jc w:val="both"/>
      </w:pPr>
    </w:p>
    <w:p w14:paraId="5CB463CE" w14:textId="77777777" w:rsidR="00D54532" w:rsidRDefault="00D54532" w:rsidP="00D54532">
      <w:pPr>
        <w:ind w:firstLine="360"/>
        <w:jc w:val="both"/>
      </w:pPr>
      <w:r>
        <w:t xml:space="preserve">Vjerovniku MONTER  PROJEKT  d.o.o. u stečaju  - da se djelomično osporava tražbina zato što izlučno pravo na novcu ne postoji. Ovaj vjerovnik da je prijavio dio tražbine s osnova jamstva odnosno uskrate isplate po svakoj situaciji 10% kao garanciju za dobro izvođenje radova, što se u konačnoj situaciji obračunava i </w:t>
      </w:r>
      <w:proofErr w:type="spellStart"/>
      <w:r>
        <w:t>isplaćuje.Tražbina</w:t>
      </w:r>
      <w:proofErr w:type="spellEnd"/>
      <w:r>
        <w:t xml:space="preserve">  se  osporava za iznos više prijavljenog s osnova uskrate i to 1.310.250,25 kn koji se sastoji od glavnice  u iznosu od 1.148.432,60 te kamatu na navedeni iznos od 161.317,65 kn. Osporava  se i iznos od 500,00 kn  pristojba  prijave iz razloga što je to potraživanje nižeg isplatnog reda a vjerovnici nisu pozvani za prijavu istog. </w:t>
      </w:r>
    </w:p>
    <w:p w14:paraId="0F65BA8B" w14:textId="77777777" w:rsidR="00D54532" w:rsidRDefault="00D54532" w:rsidP="00D54532">
      <w:pPr>
        <w:jc w:val="both"/>
      </w:pPr>
    </w:p>
    <w:p w14:paraId="4CB21EC4" w14:textId="77777777" w:rsidR="00D54532" w:rsidRDefault="00D54532" w:rsidP="00D54532">
      <w:pPr>
        <w:jc w:val="both"/>
      </w:pPr>
      <w:r>
        <w:t xml:space="preserve">     Vjerovniku POINT  INŽENJERING  d.o.o.  u  stečaju  - da se  tražbina  osporava  u  cijelosti  iz  razloga  što  u  poslovnim  knjigama  ovog  stečajnog  dužnika  nema  iskazanih  obveza  prema  ovom  vjerovniku  jer  su  obveze  isknjižene nakon  predaje  poslovnih  prostora  i  stanova ,  presuda na  koju  se  poziva  vjerovnik nije  pravomoćna  jer  je  po  žalbi  na  VTS-u. </w:t>
      </w:r>
    </w:p>
    <w:p w14:paraId="68532EDA" w14:textId="77777777" w:rsidR="00D54532" w:rsidRDefault="00D54532" w:rsidP="00D54532">
      <w:pPr>
        <w:ind w:left="-720"/>
        <w:jc w:val="both"/>
      </w:pPr>
    </w:p>
    <w:p w14:paraId="5A393F61" w14:textId="77777777" w:rsidR="00D54532" w:rsidRDefault="00D54532" w:rsidP="00D54532">
      <w:pPr>
        <w:ind w:firstLine="360"/>
        <w:jc w:val="both"/>
      </w:pPr>
      <w:r>
        <w:t>Vjerovniku BERICA  d.o.o. -  tražbina da se  osporava  u cijelosti  iz  razloga što  je  u  poslovnim  knjigama  dužnika  iskazano  fakturiranje  stana  br.  29  izlaznim  računom  uz  rasknjiženje  predujma. Stan  je predan  u  posjed  kupcu  kao  što  isti  navodi  u  prijavi  2012. godine.</w:t>
      </w:r>
    </w:p>
    <w:p w14:paraId="61415270" w14:textId="77777777" w:rsidR="00D54532" w:rsidRDefault="00D54532" w:rsidP="00D54532">
      <w:pPr>
        <w:ind w:left="-720"/>
        <w:jc w:val="both"/>
      </w:pPr>
    </w:p>
    <w:p w14:paraId="2204899A" w14:textId="77777777" w:rsidR="00D54532" w:rsidRDefault="00D54532" w:rsidP="00D54532">
      <w:pPr>
        <w:ind w:firstLine="360"/>
        <w:jc w:val="both"/>
      </w:pPr>
      <w:r>
        <w:t>Vjerovniku ORBIS  HOLDING  d.o.o.  -   tražbina  da se  osporava  u cijelosti  iz  razloga  što  se  temelji  na  ugovoru  o  ustupu  tražbine  po  kojem  je  prijavu potraživanja  izvršio  Jadrankamen d.d.  u  stečaju. U tijeku je parnični postupak koji do otvaranja stečajnog postupka nije okončan</w:t>
      </w:r>
      <w:r w:rsidR="00220D87">
        <w:t>.</w:t>
      </w:r>
    </w:p>
    <w:p w14:paraId="231F968A" w14:textId="77777777" w:rsidR="00D54532" w:rsidRDefault="00D54532" w:rsidP="00D54532">
      <w:pPr>
        <w:ind w:left="360"/>
        <w:jc w:val="both"/>
      </w:pPr>
    </w:p>
    <w:p w14:paraId="0DDEEB73" w14:textId="77777777" w:rsidR="00D54532" w:rsidRDefault="00D54532" w:rsidP="00D54532">
      <w:pPr>
        <w:ind w:firstLine="360"/>
        <w:jc w:val="both"/>
      </w:pPr>
      <w:r>
        <w:t>Vjerovniku ALDI  d.o.o.  -  tražbina da se  osporava  u  cijelosti  iz  razloga  što  se  za  navedeno  potraživanje  vodi  parnični postupak  na  Trgovačkom  sudu u  Splitu u  kojem  postupku  nije  donesena  pravomoćna  sudska  presuda  već  je  po  žalbi  na  VTS-u.</w:t>
      </w:r>
    </w:p>
    <w:p w14:paraId="3BFB60E9" w14:textId="77777777" w:rsidR="00D54532" w:rsidRDefault="00D54532" w:rsidP="00D54532">
      <w:pPr>
        <w:ind w:left="360"/>
        <w:jc w:val="both"/>
      </w:pPr>
    </w:p>
    <w:p w14:paraId="35C1A515" w14:textId="77777777" w:rsidR="00D54532" w:rsidRDefault="00D54532" w:rsidP="00D54532">
      <w:pPr>
        <w:ind w:firstLine="360"/>
        <w:jc w:val="both"/>
      </w:pPr>
      <w:r>
        <w:t>Vjerovniku JADRANKAMEN  d.d.  u stečaju  -  tražbina da  se  osporava  u  cijelosti  jer  se  za  navedenu tražbinu vodi  parnični postupak  na  Trgovačkom  sudu u  Splitu  u kojem  je  donesena  nepravomoćna  sudska  presuda  jer  su  i tužitelj  i tuženik  izjavili  žalbe na  VTS.</w:t>
      </w:r>
    </w:p>
    <w:p w14:paraId="60E6F9AF" w14:textId="77777777" w:rsidR="00D54532" w:rsidRDefault="00D54532" w:rsidP="00D54532">
      <w:pPr>
        <w:ind w:left="-720"/>
        <w:jc w:val="both"/>
      </w:pPr>
    </w:p>
    <w:p w14:paraId="18058D5C" w14:textId="77777777" w:rsidR="00D54532" w:rsidRDefault="00D54532" w:rsidP="00D54532">
      <w:pPr>
        <w:ind w:firstLine="360"/>
        <w:jc w:val="both"/>
      </w:pPr>
      <w:r>
        <w:t xml:space="preserve">Vjerovniku BRANIMIRU  ROJE,  </w:t>
      </w:r>
      <w:r w:rsidR="00220D87">
        <w:t xml:space="preserve">da se </w:t>
      </w:r>
      <w:r>
        <w:t xml:space="preserve">osporava  tražbina  u  iznosu od  33.625,00 kn  iz  razloga  što  je  iznos  od  30.000,00  kn  plaćen  cesijama  u  tijeku  2015. godine,  a  iznos  od  3.625,00  kn  je  iznos  prijave  u  stečajnom  postupku  koji  se  </w:t>
      </w:r>
      <w:proofErr w:type="spellStart"/>
      <w:r>
        <w:t>oporava</w:t>
      </w:r>
      <w:proofErr w:type="spellEnd"/>
      <w:r>
        <w:t xml:space="preserve">  iz  razloga što  je  svaki vjerovnik  sukladno  čl.  14.  SZ  je  dužan  da  snosi  troškove  prijave.</w:t>
      </w:r>
    </w:p>
    <w:p w14:paraId="280CD3A5" w14:textId="77777777" w:rsidR="00D54532" w:rsidRDefault="00D54532" w:rsidP="00D54532">
      <w:pPr>
        <w:jc w:val="both"/>
      </w:pPr>
    </w:p>
    <w:p w14:paraId="0F2036E3" w14:textId="77777777" w:rsidR="00D54532" w:rsidRDefault="00D54532" w:rsidP="00D54532">
      <w:pPr>
        <w:ind w:firstLine="360"/>
        <w:jc w:val="both"/>
      </w:pPr>
      <w:r>
        <w:t>Vjerovniku KRISTINI  BALARIN  ĐIPALO,  -  tražbina  da se  osporava  u  iznosu od  1.750,00  kn  a  odnosi  se  na  trošak  prijave  tražbine,  sukladno  čl.14, SZ  svaki  vjerovnik  snosi  trošak  prijave.</w:t>
      </w:r>
    </w:p>
    <w:p w14:paraId="61E6630D" w14:textId="77777777" w:rsidR="00D54532" w:rsidRDefault="00D54532" w:rsidP="00D54532">
      <w:pPr>
        <w:ind w:left="-720"/>
        <w:jc w:val="both"/>
      </w:pPr>
    </w:p>
    <w:p w14:paraId="5E72D997" w14:textId="77777777" w:rsidR="00D54532" w:rsidRDefault="00D54532" w:rsidP="00D54532">
      <w:pPr>
        <w:ind w:firstLine="360"/>
        <w:jc w:val="both"/>
      </w:pPr>
      <w:r>
        <w:t>Vjerovniku DAMIRU  BATARELO  odvjetnik,  -  tražbina  koja  se odnosi  na  račun  za  usluge  iz  2007.  godine da se  osporava  obzirom da  je  u knjigovodstvu  društva  račun  isknjižen  zbog  zastare  a  odvjetnik  nije  dostavio  dokaz  o  pokrenutoj  parnici  za  naplatu  računa.</w:t>
      </w:r>
    </w:p>
    <w:p w14:paraId="771256F6" w14:textId="77777777" w:rsidR="00D54532" w:rsidRDefault="00D54532" w:rsidP="00D54532">
      <w:pPr>
        <w:ind w:left="-720"/>
        <w:jc w:val="both"/>
      </w:pPr>
    </w:p>
    <w:p w14:paraId="159F04CB" w14:textId="77777777" w:rsidR="00D54532" w:rsidRDefault="00D54532" w:rsidP="00D54532">
      <w:pPr>
        <w:ind w:firstLine="360"/>
        <w:jc w:val="both"/>
      </w:pPr>
      <w:r>
        <w:lastRenderedPageBreak/>
        <w:t>Vjerovniku DRAGIĆ  d.o.o.  -  tražbina  da se  osporava  u cijelosti  jer  je  prvostupanjskom  presudom  vjerovnik  izgubio  parnicu  te  je  ista  po  žalbi  na  VTS-u.</w:t>
      </w:r>
    </w:p>
    <w:p w14:paraId="1087A91B" w14:textId="77777777" w:rsidR="00D54532" w:rsidRDefault="00D54532" w:rsidP="00D54532">
      <w:pPr>
        <w:jc w:val="both"/>
      </w:pPr>
    </w:p>
    <w:p w14:paraId="3F6F1D9E" w14:textId="77777777" w:rsidR="00D54532" w:rsidRDefault="00D54532" w:rsidP="00D54532">
      <w:pPr>
        <w:ind w:left="142" w:firstLine="218"/>
        <w:jc w:val="both"/>
      </w:pPr>
      <w:r>
        <w:t xml:space="preserve">Vjerovniku SMREKA  - Co  d.o.o. -  tražbina  da se dijelom osporava i to  iz razloga što je Ugovorom o izvođenju radova utvrđeno da se 31,80% izvedenih radova plaća kompenzacijom u vrijednosti poslovnog prostora broj 49. Stoga je potpisan predugovor br. 01-114/429/2004. godine koji je raskinut 2009. Utvrđen je ostatak duga u iznosu od  672.521,57 kn a 2011.god </w:t>
      </w:r>
      <w:proofErr w:type="spellStart"/>
      <w:r>
        <w:t>prebiven</w:t>
      </w:r>
      <w:proofErr w:type="spellEnd"/>
      <w:r>
        <w:t xml:space="preserve"> iznos od 220.000,00 dana  31.05.2011.Osporava se dio glavnice koju je činio PDV i razlika neosnovano obračunate kamate  od 2004. godine do otvaranja stečajnog postupka.</w:t>
      </w:r>
    </w:p>
    <w:p w14:paraId="24D001B4" w14:textId="77777777" w:rsidR="00D54532" w:rsidRDefault="00D54532" w:rsidP="00D54532">
      <w:pPr>
        <w:jc w:val="both"/>
      </w:pPr>
    </w:p>
    <w:p w14:paraId="5ADE1EEB" w14:textId="77777777" w:rsidR="00D54532" w:rsidRDefault="00D54532" w:rsidP="00D54532">
      <w:pPr>
        <w:ind w:firstLine="142"/>
        <w:jc w:val="both"/>
      </w:pPr>
      <w:r>
        <w:t>Vjerovniku IVIC</w:t>
      </w:r>
      <w:r w:rsidR="00A267CC">
        <w:t>I</w:t>
      </w:r>
      <w:r>
        <w:t xml:space="preserve">  PRIMORAC  -  tražbina  </w:t>
      </w:r>
      <w:r w:rsidR="00A267CC">
        <w:t xml:space="preserve">da </w:t>
      </w:r>
      <w:r>
        <w:t>se  osporava  u  iznosu  od  2.231.042,90 kn iz razloga što je pravomoćnom presudom Županijskog suda  odbijena naknada za umanjenje vrijednosti stana u iznosu od 326.320,22 kuna. Osporava se potraživanje vjerovnika, vlasnika stana, koji traži povrat plaćene kupoprodajne cijene stana uvećane za kamate do otvaranja stečajnog postupka kao naknadu štete koja do dana otvaranja stečajnog postupka nije nastala.</w:t>
      </w:r>
    </w:p>
    <w:p w14:paraId="165516FC" w14:textId="77777777" w:rsidR="00D54532" w:rsidRDefault="00D54532" w:rsidP="00D54532">
      <w:pPr>
        <w:ind w:left="-720"/>
        <w:jc w:val="both"/>
      </w:pPr>
    </w:p>
    <w:p w14:paraId="595F6D74" w14:textId="77777777" w:rsidR="00D54532" w:rsidRDefault="00A267CC" w:rsidP="00A267CC">
      <w:pPr>
        <w:ind w:firstLine="142"/>
        <w:jc w:val="both"/>
      </w:pPr>
      <w:r>
        <w:t xml:space="preserve">Vjerovniku </w:t>
      </w:r>
      <w:r w:rsidR="00D54532">
        <w:t>ROSAN</w:t>
      </w:r>
      <w:r>
        <w:t>U</w:t>
      </w:r>
      <w:r w:rsidR="00D54532">
        <w:t xml:space="preserve">  LEKO,  -  tražbina  </w:t>
      </w:r>
      <w:r>
        <w:t xml:space="preserve">da </w:t>
      </w:r>
      <w:r w:rsidR="00D54532">
        <w:t xml:space="preserve">se  osporava  u cijelosti  iz razloga  što se  za  navedenu  tražbinu  vodi  parnični  postupak  na  Općinskom  sudu  u  Splitu pod  </w:t>
      </w:r>
      <w:proofErr w:type="spellStart"/>
      <w:r w:rsidR="00D54532">
        <w:t>brojm</w:t>
      </w:r>
      <w:proofErr w:type="spellEnd"/>
      <w:r w:rsidR="00D54532">
        <w:t xml:space="preserve"> Pst-1260/14.  Prvostupanjska  presuda  je  po  žalbi  stečajnog  dužnika  ukinuta  i  vraćena  prvostupanjskom  sudu  na  ponovno  odlučivanje  i  raspravljanje.  </w:t>
      </w:r>
    </w:p>
    <w:p w14:paraId="3CF6E5EA" w14:textId="77777777" w:rsidR="00D54532" w:rsidRDefault="00D54532" w:rsidP="00D54532">
      <w:pPr>
        <w:pStyle w:val="Odlomakpopisa"/>
      </w:pPr>
    </w:p>
    <w:p w14:paraId="66DF15A0" w14:textId="77777777" w:rsidR="00D54532" w:rsidRDefault="00A267CC" w:rsidP="00A267CC">
      <w:pPr>
        <w:ind w:firstLine="142"/>
        <w:jc w:val="both"/>
      </w:pPr>
      <w:r>
        <w:t xml:space="preserve">Vjerovniku </w:t>
      </w:r>
      <w:r w:rsidR="00D54532">
        <w:t>VICTA d.o.o. – osporava se dio tražbine naveden pod II. do okončanja sudskog postupka P-950/12 koji se vodi na Trgovačkom sudu u Splitu i tražbina navedena pod III. do okončanja sudskog spora  P-1090/12. koja se v</w:t>
      </w:r>
      <w:r>
        <w:t>odi na Trgovačkom sudu u Splitu</w:t>
      </w:r>
      <w:r w:rsidR="00D54532">
        <w:t xml:space="preserve"> i trošak zastupanja po parnicama koje nisu okončane te zastupanje u predmetu St- 159/2014.</w:t>
      </w:r>
    </w:p>
    <w:p w14:paraId="174D903E" w14:textId="77777777" w:rsidR="00D54532" w:rsidRDefault="00D54532" w:rsidP="00D54532">
      <w:pPr>
        <w:jc w:val="both"/>
      </w:pPr>
    </w:p>
    <w:p w14:paraId="15A34A55" w14:textId="77777777" w:rsidR="00D54532" w:rsidRDefault="00A267CC" w:rsidP="00A267CC">
      <w:pPr>
        <w:ind w:left="142"/>
        <w:jc w:val="both"/>
      </w:pPr>
      <w:r>
        <w:t xml:space="preserve">Vjerovnik </w:t>
      </w:r>
      <w:r w:rsidR="00D54532">
        <w:t>RUBIGRAD  d.o.o.</w:t>
      </w:r>
      <w:r>
        <w:t xml:space="preserve"> da je </w:t>
      </w:r>
      <w:r w:rsidR="00D54532">
        <w:t>prijavio tražbinu s osnova neplaćenih situacija za koju naplatu su krenuli u parnični postupak. U prvom stupnju vjerovnik je dobio spor i dosuđeni su mu parnični troškovi pod stavkom 4. prijave ali je dužnik uložio žalbu. Stoga se tražbina osporava do okončanja parničnog postupka P-138/13.,žalba na VTS.</w:t>
      </w:r>
    </w:p>
    <w:p w14:paraId="34674E03" w14:textId="77777777" w:rsidR="00D54532" w:rsidRDefault="00D54532" w:rsidP="00D54532">
      <w:pPr>
        <w:ind w:hanging="720"/>
        <w:jc w:val="both"/>
      </w:pPr>
    </w:p>
    <w:p w14:paraId="7A28863A" w14:textId="77777777" w:rsidR="00D54532" w:rsidRPr="00D54532" w:rsidRDefault="00A267CC" w:rsidP="00A267CC">
      <w:pPr>
        <w:pStyle w:val="Bezproreda"/>
        <w:ind w:firstLine="142"/>
        <w:rPr>
          <w:rFonts w:ascii="Times New Roman" w:hAnsi="Times New Roman" w:cs="Times New Roman"/>
          <w:sz w:val="24"/>
          <w:szCs w:val="24"/>
        </w:rPr>
      </w:pPr>
      <w:r>
        <w:rPr>
          <w:rFonts w:ascii="Times New Roman" w:hAnsi="Times New Roman" w:cs="Times New Roman"/>
          <w:sz w:val="24"/>
          <w:szCs w:val="24"/>
        </w:rPr>
        <w:t>Vjerovnik</w:t>
      </w:r>
      <w:r w:rsidR="00D54532" w:rsidRPr="00D54532">
        <w:rPr>
          <w:rFonts w:ascii="Times New Roman" w:hAnsi="Times New Roman" w:cs="Times New Roman"/>
          <w:sz w:val="24"/>
          <w:szCs w:val="24"/>
        </w:rPr>
        <w:t xml:space="preserve">  BABIĆ IVICA vlasnik proizvodno trgovačkog ugostiteljskog obrta Babić, potražuje   povrat  kupoprodajnog iznosa uvećanog za kamate do otvaranja stečajnog postupka , koji iznos je  uplatio 2004.godine po Predugovoru br. 01-116/466/2004.za stan broj 41 od 24. studenog 2004. Kupac je u posjedu stana koji je isknjižen iz imovine društva, </w:t>
      </w:r>
      <w:r w:rsidR="00220D87">
        <w:rPr>
          <w:rFonts w:ascii="Times New Roman" w:hAnsi="Times New Roman" w:cs="Times New Roman"/>
          <w:sz w:val="24"/>
          <w:szCs w:val="24"/>
        </w:rPr>
        <w:t xml:space="preserve">radi čega se </w:t>
      </w:r>
      <w:r w:rsidR="00D54532" w:rsidRPr="00D54532">
        <w:rPr>
          <w:rFonts w:ascii="Times New Roman" w:hAnsi="Times New Roman" w:cs="Times New Roman"/>
          <w:sz w:val="24"/>
          <w:szCs w:val="24"/>
        </w:rPr>
        <w:t>tražbina  osporava u cijelosti.</w:t>
      </w:r>
    </w:p>
    <w:p w14:paraId="7FB267A9" w14:textId="77777777" w:rsidR="00D54532" w:rsidRDefault="00D54532" w:rsidP="00D54532">
      <w:pPr>
        <w:jc w:val="both"/>
      </w:pPr>
    </w:p>
    <w:p w14:paraId="7A3FC3B0" w14:textId="77777777" w:rsidR="00D54532" w:rsidRDefault="00A267CC" w:rsidP="00A267CC">
      <w:pPr>
        <w:ind w:firstLine="142"/>
        <w:jc w:val="both"/>
      </w:pPr>
      <w:r>
        <w:t xml:space="preserve">Vjerovniku </w:t>
      </w:r>
      <w:r w:rsidR="00D54532">
        <w:t xml:space="preserve"> DUJ</w:t>
      </w:r>
      <w:r>
        <w:t>I</w:t>
      </w:r>
      <w:r w:rsidR="00D54532">
        <w:t xml:space="preserve">  ĐONLIĆ ,  </w:t>
      </w:r>
      <w:r>
        <w:t xml:space="preserve">da se </w:t>
      </w:r>
      <w:r w:rsidR="00D54532">
        <w:t xml:space="preserve">osporava   tražbina  u cijelosti jer nije osobni vjerovnik stečajnog dužnika pa ne može biti namiren iz drugog višeg isplatnog reda za dio koji predviđa da neće biti namiren iz </w:t>
      </w:r>
      <w:proofErr w:type="spellStart"/>
      <w:r w:rsidR="00D54532">
        <w:t>razlučnog</w:t>
      </w:r>
      <w:proofErr w:type="spellEnd"/>
      <w:r w:rsidR="00D54532">
        <w:t xml:space="preserve"> prava.</w:t>
      </w:r>
    </w:p>
    <w:p w14:paraId="7B433C88" w14:textId="77777777" w:rsidR="00D54532" w:rsidRDefault="00D54532" w:rsidP="001D2797">
      <w:pPr>
        <w:jc w:val="both"/>
      </w:pPr>
    </w:p>
    <w:p w14:paraId="5D762883" w14:textId="77777777" w:rsidR="00D54532" w:rsidRPr="00A267CC" w:rsidRDefault="00A267CC" w:rsidP="001D2797">
      <w:pPr>
        <w:pStyle w:val="Bezproreda"/>
        <w:ind w:firstLine="142"/>
        <w:jc w:val="both"/>
        <w:rPr>
          <w:rFonts w:ascii="Times New Roman" w:hAnsi="Times New Roman" w:cs="Times New Roman"/>
          <w:sz w:val="24"/>
          <w:szCs w:val="24"/>
        </w:rPr>
      </w:pPr>
      <w:r>
        <w:rPr>
          <w:rFonts w:ascii="Times New Roman" w:hAnsi="Times New Roman" w:cs="Times New Roman"/>
          <w:sz w:val="24"/>
          <w:szCs w:val="24"/>
        </w:rPr>
        <w:t xml:space="preserve">Vjerovnik </w:t>
      </w:r>
      <w:r w:rsidR="00D54532" w:rsidRPr="00A267CC">
        <w:rPr>
          <w:rFonts w:ascii="Times New Roman" w:hAnsi="Times New Roman" w:cs="Times New Roman"/>
          <w:sz w:val="24"/>
          <w:szCs w:val="24"/>
        </w:rPr>
        <w:t xml:space="preserve"> TOMISLAV BAUS </w:t>
      </w:r>
      <w:r>
        <w:rPr>
          <w:rFonts w:ascii="Times New Roman" w:hAnsi="Times New Roman" w:cs="Times New Roman"/>
          <w:sz w:val="24"/>
          <w:szCs w:val="24"/>
        </w:rPr>
        <w:t>da je</w:t>
      </w:r>
      <w:r w:rsidR="00D54532" w:rsidRPr="00A267CC">
        <w:rPr>
          <w:rFonts w:ascii="Times New Roman" w:hAnsi="Times New Roman" w:cs="Times New Roman"/>
          <w:sz w:val="24"/>
          <w:szCs w:val="24"/>
        </w:rPr>
        <w:t xml:space="preserve"> prijavio tražbinu s osnova Ugovora o prodaji prava građenja. Kao jedini osnivač i vlasnik društva sklapa Ugovor o prodaji prava građenja a istovremeno zalaže  i zemljište i pravo građenja u Hypo Alpe Adria banci d.d. za podizanje kredita koje nije  </w:t>
      </w:r>
      <w:proofErr w:type="spellStart"/>
      <w:r w:rsidR="00D54532" w:rsidRPr="00A267CC">
        <w:rPr>
          <w:rFonts w:ascii="Times New Roman" w:hAnsi="Times New Roman" w:cs="Times New Roman"/>
          <w:sz w:val="24"/>
          <w:szCs w:val="24"/>
        </w:rPr>
        <w:t>vraćao.Zemljište</w:t>
      </w:r>
      <w:proofErr w:type="spellEnd"/>
      <w:r w:rsidR="00D54532" w:rsidRPr="00A267CC">
        <w:rPr>
          <w:rFonts w:ascii="Times New Roman" w:hAnsi="Times New Roman" w:cs="Times New Roman"/>
          <w:sz w:val="24"/>
          <w:szCs w:val="24"/>
        </w:rPr>
        <w:t xml:space="preserve"> unosi u temeljni kapital 2005. po vrijednosti od 12.585.900,00</w:t>
      </w:r>
      <w:r>
        <w:rPr>
          <w:rFonts w:ascii="Times New Roman" w:hAnsi="Times New Roman" w:cs="Times New Roman"/>
          <w:sz w:val="24"/>
          <w:szCs w:val="24"/>
        </w:rPr>
        <w:t xml:space="preserve"> </w:t>
      </w:r>
      <w:r w:rsidR="00D54532" w:rsidRPr="00A267CC">
        <w:rPr>
          <w:rFonts w:ascii="Times New Roman" w:hAnsi="Times New Roman" w:cs="Times New Roman"/>
          <w:sz w:val="24"/>
          <w:szCs w:val="24"/>
        </w:rPr>
        <w:t xml:space="preserve">kn </w:t>
      </w:r>
      <w:r>
        <w:rPr>
          <w:rFonts w:ascii="Times New Roman" w:hAnsi="Times New Roman" w:cs="Times New Roman"/>
          <w:sz w:val="24"/>
          <w:szCs w:val="24"/>
        </w:rPr>
        <w:t>i</w:t>
      </w:r>
      <w:r w:rsidR="00D54532" w:rsidRPr="00A267CC">
        <w:rPr>
          <w:rFonts w:ascii="Times New Roman" w:hAnsi="Times New Roman" w:cs="Times New Roman"/>
          <w:sz w:val="24"/>
          <w:szCs w:val="24"/>
        </w:rPr>
        <w:t xml:space="preserve">ako je već 2002. izvršio prijenos prava vlasništva Hypo Alpe Adria banci d.d.  Sve godine  poslovanja ostvaruje gubitak i danas ima preneseni gubitak u iznosu od 94.739.899,86  </w:t>
      </w:r>
      <w:r>
        <w:rPr>
          <w:rFonts w:ascii="Times New Roman" w:hAnsi="Times New Roman" w:cs="Times New Roman"/>
          <w:sz w:val="24"/>
          <w:szCs w:val="24"/>
        </w:rPr>
        <w:t>, radi navedenog  da se t</w:t>
      </w:r>
      <w:r w:rsidR="00D54532" w:rsidRPr="00A267CC">
        <w:rPr>
          <w:rFonts w:ascii="Times New Roman" w:hAnsi="Times New Roman" w:cs="Times New Roman"/>
          <w:sz w:val="24"/>
          <w:szCs w:val="24"/>
        </w:rPr>
        <w:t>ražbina osporava u cijelosti.</w:t>
      </w:r>
    </w:p>
    <w:p w14:paraId="18FD1437" w14:textId="77777777" w:rsidR="00D54532" w:rsidRPr="00A267CC" w:rsidRDefault="00D54532" w:rsidP="001D2797">
      <w:pPr>
        <w:pStyle w:val="Bezproreda"/>
        <w:jc w:val="both"/>
        <w:rPr>
          <w:rFonts w:ascii="Times New Roman" w:hAnsi="Times New Roman" w:cs="Times New Roman"/>
          <w:sz w:val="24"/>
          <w:szCs w:val="24"/>
        </w:rPr>
      </w:pPr>
    </w:p>
    <w:p w14:paraId="3FFD47AA" w14:textId="77777777" w:rsidR="00D54532" w:rsidRPr="00A267CC" w:rsidRDefault="00D54532" w:rsidP="001D2797">
      <w:pPr>
        <w:pStyle w:val="Bezproreda"/>
        <w:jc w:val="both"/>
        <w:rPr>
          <w:rFonts w:ascii="Times New Roman" w:hAnsi="Times New Roman" w:cs="Times New Roman"/>
          <w:sz w:val="24"/>
          <w:szCs w:val="24"/>
        </w:rPr>
      </w:pPr>
      <w:r w:rsidRPr="00A267CC">
        <w:rPr>
          <w:rFonts w:ascii="Times New Roman" w:hAnsi="Times New Roman" w:cs="Times New Roman"/>
          <w:sz w:val="24"/>
          <w:szCs w:val="24"/>
        </w:rPr>
        <w:t xml:space="preserve">  </w:t>
      </w:r>
      <w:r w:rsidR="00A267CC">
        <w:rPr>
          <w:rFonts w:ascii="Times New Roman" w:hAnsi="Times New Roman" w:cs="Times New Roman"/>
          <w:sz w:val="24"/>
          <w:szCs w:val="24"/>
        </w:rPr>
        <w:tab/>
        <w:t xml:space="preserve">Vjerovniku </w:t>
      </w:r>
      <w:r w:rsidRPr="00A267CC">
        <w:rPr>
          <w:rFonts w:ascii="Times New Roman" w:hAnsi="Times New Roman" w:cs="Times New Roman"/>
          <w:sz w:val="24"/>
          <w:szCs w:val="24"/>
        </w:rPr>
        <w:t>MIR</w:t>
      </w:r>
      <w:r w:rsidR="00A267CC">
        <w:rPr>
          <w:rFonts w:ascii="Times New Roman" w:hAnsi="Times New Roman" w:cs="Times New Roman"/>
          <w:sz w:val="24"/>
          <w:szCs w:val="24"/>
        </w:rPr>
        <w:t>I</w:t>
      </w:r>
      <w:r w:rsidRPr="00A267CC">
        <w:rPr>
          <w:rFonts w:ascii="Times New Roman" w:hAnsi="Times New Roman" w:cs="Times New Roman"/>
          <w:sz w:val="24"/>
          <w:szCs w:val="24"/>
        </w:rPr>
        <w:t xml:space="preserve">  VUKADIN,  </w:t>
      </w:r>
      <w:r w:rsidR="00A267CC">
        <w:rPr>
          <w:rFonts w:ascii="Times New Roman" w:hAnsi="Times New Roman" w:cs="Times New Roman"/>
          <w:sz w:val="24"/>
          <w:szCs w:val="24"/>
        </w:rPr>
        <w:t xml:space="preserve">da se </w:t>
      </w:r>
      <w:r w:rsidRPr="00A267CC">
        <w:rPr>
          <w:rFonts w:ascii="Times New Roman" w:hAnsi="Times New Roman" w:cs="Times New Roman"/>
          <w:sz w:val="24"/>
          <w:szCs w:val="24"/>
        </w:rPr>
        <w:t xml:space="preserve">osporava   tražbina  u cijelosti  1.185.859,00 kn  jer  se  tražbina    temelji  na  ugovoru o  kupoprodaji  koji  je  Mira  Vukadin  sklopila   sa  </w:t>
      </w:r>
      <w:proofErr w:type="spellStart"/>
      <w:r w:rsidRPr="00A267CC">
        <w:rPr>
          <w:rFonts w:ascii="Times New Roman" w:hAnsi="Times New Roman" w:cs="Times New Roman"/>
          <w:sz w:val="24"/>
          <w:szCs w:val="24"/>
        </w:rPr>
        <w:t>Škiljo</w:t>
      </w:r>
      <w:proofErr w:type="spellEnd"/>
      <w:r w:rsidRPr="00A267CC">
        <w:rPr>
          <w:rFonts w:ascii="Times New Roman" w:hAnsi="Times New Roman" w:cs="Times New Roman"/>
          <w:sz w:val="24"/>
          <w:szCs w:val="24"/>
        </w:rPr>
        <w:t xml:space="preserve">  gradnja d.o.o.  a  ne  stečajnim  dužnikom. Vjerovnica je podnijela  i  zahtjev  za  osiguranjem  u  smislu  odredbe  čl.  76  SZ.  </w:t>
      </w:r>
    </w:p>
    <w:p w14:paraId="72B31BBF" w14:textId="77777777" w:rsidR="00D54532" w:rsidRPr="00A267CC" w:rsidRDefault="00D54532" w:rsidP="001D2797">
      <w:pPr>
        <w:ind w:left="-720"/>
        <w:jc w:val="both"/>
      </w:pPr>
    </w:p>
    <w:p w14:paraId="5C3C6A2B" w14:textId="77777777" w:rsidR="00D54532" w:rsidRDefault="00A267CC" w:rsidP="001D2797">
      <w:pPr>
        <w:ind w:firstLine="360"/>
        <w:jc w:val="both"/>
      </w:pPr>
      <w:r>
        <w:t>Vjerovniku IT</w:t>
      </w:r>
      <w:r w:rsidR="00D54532">
        <w:t xml:space="preserve">EL  d.o.o.,  </w:t>
      </w:r>
      <w:r>
        <w:t xml:space="preserve">da se </w:t>
      </w:r>
      <w:r w:rsidR="00D54532">
        <w:t xml:space="preserve">osporava  tražbina  u cijelosti  jer  vjerovnik  prijavljuje  potraživane  kao vlasnik stana, s  </w:t>
      </w:r>
      <w:proofErr w:type="spellStart"/>
      <w:r w:rsidR="00D54532">
        <w:t>onova</w:t>
      </w:r>
      <w:proofErr w:type="spellEnd"/>
      <w:r w:rsidR="00D54532">
        <w:t xml:space="preserve">  upisane  hipoteke  na  nekretnini  koja  nije  brisana. Šteta na dan otvaranja stečajnog postupka nije nastala pa se tražbina osporava u cijelosti. </w:t>
      </w:r>
    </w:p>
    <w:p w14:paraId="14C1D029" w14:textId="77777777" w:rsidR="00D54532" w:rsidRDefault="00D54532" w:rsidP="001D2797">
      <w:pPr>
        <w:ind w:left="-720"/>
        <w:jc w:val="both"/>
      </w:pPr>
    </w:p>
    <w:p w14:paraId="6A5B74E2" w14:textId="77777777" w:rsidR="00D54532" w:rsidRDefault="00A267CC" w:rsidP="001D2797">
      <w:pPr>
        <w:ind w:firstLine="360"/>
        <w:jc w:val="both"/>
      </w:pPr>
      <w:r>
        <w:t xml:space="preserve">Vjerovniku </w:t>
      </w:r>
      <w:r w:rsidR="00D54532">
        <w:t xml:space="preserve">TEHNOPLAST  d.o.o.  </w:t>
      </w:r>
      <w:r>
        <w:t xml:space="preserve">da se </w:t>
      </w:r>
      <w:r w:rsidR="00D54532">
        <w:t>osporava   tražbin</w:t>
      </w:r>
      <w:r>
        <w:t>a</w:t>
      </w:r>
      <w:r w:rsidR="00D54532">
        <w:t xml:space="preserve">  u cijelosti  jer  vjerovnik prijavljuje potraživanje  s  osnova naknade štete jer ima upisanu hipoteku Banke i to u iznosu kupoprodajne cijene uvećane za zakonske kamate a koja do dana otvaranja stečajnog postupka nije nastala.    </w:t>
      </w:r>
    </w:p>
    <w:p w14:paraId="519FE096" w14:textId="77777777" w:rsidR="00D54532" w:rsidRDefault="00D54532" w:rsidP="001D2797">
      <w:pPr>
        <w:jc w:val="both"/>
      </w:pPr>
    </w:p>
    <w:p w14:paraId="7D77B633" w14:textId="77777777" w:rsidR="00D54532" w:rsidRDefault="00A267CC" w:rsidP="001D2797">
      <w:pPr>
        <w:ind w:firstLine="360"/>
        <w:jc w:val="both"/>
      </w:pPr>
      <w:r>
        <w:t xml:space="preserve">Vjerovniku </w:t>
      </w:r>
      <w:r w:rsidR="00D54532">
        <w:t xml:space="preserve">PTMG  d.o.o. </w:t>
      </w:r>
      <w:r>
        <w:t>–</w:t>
      </w:r>
      <w:r w:rsidR="00D54532">
        <w:t xml:space="preserve"> </w:t>
      </w:r>
      <w:r>
        <w:t>da se</w:t>
      </w:r>
      <w:r w:rsidR="00D54532">
        <w:t xml:space="preserve"> osporava tr</w:t>
      </w:r>
      <w:r>
        <w:t>a</w:t>
      </w:r>
      <w:r w:rsidR="00D54532">
        <w:t>žbin</w:t>
      </w:r>
      <w:r>
        <w:t>a</w:t>
      </w:r>
      <w:r w:rsidR="00D54532">
        <w:t xml:space="preserve">  u  cijelosti iz razloga što se vodi parnični postupak pod  brojem  P-435/2013.  na  Trgovačkom  sudu  u Splitu koji nije  pravomoćno okončana.</w:t>
      </w:r>
    </w:p>
    <w:p w14:paraId="7495CF51" w14:textId="77777777" w:rsidR="00D54532" w:rsidRDefault="00D54532" w:rsidP="001D2797">
      <w:pPr>
        <w:ind w:left="-720"/>
        <w:jc w:val="both"/>
      </w:pPr>
      <w:r>
        <w:t xml:space="preserve">  </w:t>
      </w:r>
    </w:p>
    <w:p w14:paraId="323F3BF4" w14:textId="77777777" w:rsidR="00D54532" w:rsidRDefault="00A267CC" w:rsidP="001D2797">
      <w:pPr>
        <w:ind w:firstLine="360"/>
        <w:jc w:val="both"/>
      </w:pPr>
      <w:r>
        <w:t xml:space="preserve">Vjerovnik </w:t>
      </w:r>
      <w:r w:rsidR="00D54532">
        <w:t>JADRANK</w:t>
      </w:r>
      <w:r>
        <w:t>A</w:t>
      </w:r>
      <w:r w:rsidR="00D54532">
        <w:t xml:space="preserve">  BAKULA, kao vlasnik stana </w:t>
      </w:r>
      <w:r>
        <w:t xml:space="preserve">da je </w:t>
      </w:r>
      <w:r w:rsidR="00D54532">
        <w:t>prijav</w:t>
      </w:r>
      <w:r>
        <w:t>io</w:t>
      </w:r>
      <w:r w:rsidR="00D54532">
        <w:t xml:space="preserve"> potraživanje s osnova naknade štete koju će trpiti iz razloga što je na stanu upisana hipoteka za koju se prodavatelj obvezao skinuti u određenom roku što do otvaranja stečajnog postupka nije učinio. Poznato je da je Banka odnosno H-</w:t>
      </w:r>
      <w:proofErr w:type="spellStart"/>
      <w:r w:rsidR="00D54532">
        <w:t>Abduco</w:t>
      </w:r>
      <w:proofErr w:type="spellEnd"/>
      <w:r w:rsidR="00D54532">
        <w:t xml:space="preserve"> pokrenuo ovršni postupak za unovčenje nekretnine na Općinskom sudu u Splitu.. Tražbina se osporava u cijelosti jer obveza do dana otvaranja stečajnog postupka nije nastala niti je utvrđena.</w:t>
      </w:r>
    </w:p>
    <w:p w14:paraId="3EEBDE47" w14:textId="77777777" w:rsidR="00D54532" w:rsidRDefault="00D54532" w:rsidP="001D2797">
      <w:pPr>
        <w:ind w:left="-720"/>
        <w:jc w:val="both"/>
      </w:pPr>
    </w:p>
    <w:p w14:paraId="79BB0D13" w14:textId="77777777" w:rsidR="00D54532" w:rsidRDefault="00A267CC" w:rsidP="001D2797">
      <w:pPr>
        <w:ind w:firstLine="360"/>
        <w:jc w:val="both"/>
      </w:pPr>
      <w:r>
        <w:t xml:space="preserve">Vjerovniku </w:t>
      </w:r>
      <w:r w:rsidR="00D54532">
        <w:t xml:space="preserve">COM  ADRIA  d.o.o. </w:t>
      </w:r>
      <w:r>
        <w:t>da se</w:t>
      </w:r>
      <w:r w:rsidR="00D54532">
        <w:t xml:space="preserve"> osporava  tražbina  u  cijelosti, </w:t>
      </w:r>
      <w:r>
        <w:t>obzirom da je k</w:t>
      </w:r>
      <w:r w:rsidR="00D54532">
        <w:t>ao vlasnik stana prijav</w:t>
      </w:r>
      <w:r>
        <w:t>io</w:t>
      </w:r>
      <w:r w:rsidR="00D54532">
        <w:t xml:space="preserve"> naknadu za trpljenje štete koja odgovara plaćenoj kupoprodajnoj vrijednosti stana uvećano za zatezne kamate koje teku na iznos kupoprodajne cijene do dana otvaranja stečajnog postupka iz razloga što šteta do dana otvaranja stečajnog postupka nije nastala.</w:t>
      </w:r>
    </w:p>
    <w:p w14:paraId="17F19674" w14:textId="77777777" w:rsidR="00D54532" w:rsidRDefault="00D54532" w:rsidP="001D2797">
      <w:pPr>
        <w:jc w:val="both"/>
      </w:pPr>
    </w:p>
    <w:p w14:paraId="2A25A00E" w14:textId="77777777" w:rsidR="00220D87" w:rsidRDefault="00A267CC" w:rsidP="001D2797">
      <w:pPr>
        <w:pStyle w:val="Odlomakpopisa"/>
        <w:spacing w:after="0"/>
        <w:ind w:left="360" w:firstLine="0"/>
      </w:pPr>
      <w:r>
        <w:t xml:space="preserve">Vjerovniku </w:t>
      </w:r>
      <w:r w:rsidR="00D54532">
        <w:t>ED</w:t>
      </w:r>
      <w:r>
        <w:t>I</w:t>
      </w:r>
      <w:r w:rsidR="00D54532">
        <w:t xml:space="preserve"> CRNČEVIĆ  </w:t>
      </w:r>
      <w:r>
        <w:t xml:space="preserve">da se </w:t>
      </w:r>
      <w:r w:rsidR="00D54532">
        <w:t>osporava tražb</w:t>
      </w:r>
      <w:r w:rsidR="00220D87">
        <w:t xml:space="preserve">ina s osnova naknade štete koju </w:t>
      </w:r>
    </w:p>
    <w:p w14:paraId="007A109B" w14:textId="77777777" w:rsidR="00D54532" w:rsidRDefault="00220D87" w:rsidP="001D2797">
      <w:pPr>
        <w:pStyle w:val="Odlomakpopisa"/>
        <w:spacing w:after="0"/>
        <w:ind w:left="-142" w:firstLine="0"/>
      </w:pPr>
      <w:r>
        <w:t>v</w:t>
      </w:r>
      <w:r w:rsidR="00D54532">
        <w:t xml:space="preserve">jerovnik prijavljuje u iznosu kupoprodajne cijene stana iz razloga što šteta do dana otvaranja stečajnog postupka nije </w:t>
      </w:r>
      <w:proofErr w:type="spellStart"/>
      <w:r w:rsidR="00D54532">
        <w:t>nastala.Vjerovnik</w:t>
      </w:r>
      <w:proofErr w:type="spellEnd"/>
      <w:r w:rsidR="00D54532">
        <w:t xml:space="preserve"> je u posjedu stana.</w:t>
      </w:r>
    </w:p>
    <w:p w14:paraId="65DBC3C7" w14:textId="77777777" w:rsidR="00D54532" w:rsidRDefault="00D54532" w:rsidP="001D2797">
      <w:pPr>
        <w:jc w:val="both"/>
      </w:pPr>
    </w:p>
    <w:p w14:paraId="3AF28F59" w14:textId="77777777" w:rsidR="00D54532" w:rsidRPr="00A267CC" w:rsidRDefault="00D54532" w:rsidP="001D2797">
      <w:pPr>
        <w:ind w:firstLine="360"/>
        <w:jc w:val="both"/>
      </w:pPr>
      <w:r>
        <w:t>Sve ostale prijavljene tražbine</w:t>
      </w:r>
      <w:r w:rsidR="00A267CC">
        <w:t xml:space="preserve"> vjerovnika </w:t>
      </w:r>
      <w:r>
        <w:t xml:space="preserve"> II. višeg </w:t>
      </w:r>
      <w:proofErr w:type="spellStart"/>
      <w:r>
        <w:t>isplanog</w:t>
      </w:r>
      <w:proofErr w:type="spellEnd"/>
      <w:r>
        <w:t xml:space="preserve"> reda koje su predmet ispitivanja na današnjem ročištu stečajna upraviteljica </w:t>
      </w:r>
      <w:r w:rsidR="00A267CC">
        <w:t xml:space="preserve">da </w:t>
      </w:r>
      <w:r>
        <w:t>priznaje u cijelosti.</w:t>
      </w:r>
      <w:r w:rsidR="00A267CC">
        <w:t xml:space="preserve"> </w:t>
      </w:r>
      <w:r w:rsidRPr="00F86F44">
        <w:t xml:space="preserve"> </w:t>
      </w:r>
    </w:p>
    <w:p w14:paraId="06721769" w14:textId="77777777" w:rsidR="00D54532" w:rsidRPr="00F86F44" w:rsidRDefault="00D54532" w:rsidP="001D2797">
      <w:pPr>
        <w:pStyle w:val="Bezproreda"/>
        <w:jc w:val="both"/>
        <w:rPr>
          <w:rFonts w:ascii="Times New Roman" w:hAnsi="Times New Roman" w:cs="Times New Roman"/>
          <w:sz w:val="24"/>
          <w:szCs w:val="24"/>
        </w:rPr>
      </w:pPr>
    </w:p>
    <w:p w14:paraId="61F8D4F5"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Punomoćnika vjerovnika Republike Hrvatske, </w:t>
      </w:r>
      <w:r w:rsidR="00A267CC">
        <w:rPr>
          <w:rFonts w:ascii="Times New Roman" w:hAnsi="Times New Roman" w:cs="Times New Roman"/>
          <w:sz w:val="24"/>
          <w:szCs w:val="24"/>
        </w:rPr>
        <w:t xml:space="preserve">ŽDO u Splitu </w:t>
      </w:r>
      <w:r w:rsidRPr="00F86F44">
        <w:rPr>
          <w:rFonts w:ascii="Times New Roman" w:hAnsi="Times New Roman" w:cs="Times New Roman"/>
          <w:sz w:val="24"/>
          <w:szCs w:val="24"/>
        </w:rPr>
        <w:t>, izjav</w:t>
      </w:r>
      <w:r w:rsidR="00A267CC">
        <w:rPr>
          <w:rFonts w:ascii="Times New Roman" w:hAnsi="Times New Roman" w:cs="Times New Roman"/>
          <w:sz w:val="24"/>
          <w:szCs w:val="24"/>
        </w:rPr>
        <w:t xml:space="preserve">io je </w:t>
      </w:r>
      <w:r w:rsidRPr="00F86F44">
        <w:rPr>
          <w:rFonts w:ascii="Times New Roman" w:hAnsi="Times New Roman" w:cs="Times New Roman"/>
          <w:sz w:val="24"/>
          <w:szCs w:val="24"/>
        </w:rPr>
        <w:t xml:space="preserve"> da je stečajnoj upraviteljici u I višem isplatnom redu prijavljena tražbina s osnova doprinosa na plaće u  bruto iznosu od 104.082,09 kn . Stečajna upraviteljica je iznos od 95.012,38 kn priznala vjerovnicima</w:t>
      </w:r>
      <w:r w:rsidR="00A267CC">
        <w:rPr>
          <w:rFonts w:ascii="Times New Roman" w:hAnsi="Times New Roman" w:cs="Times New Roman"/>
          <w:sz w:val="24"/>
          <w:szCs w:val="24"/>
        </w:rPr>
        <w:t xml:space="preserve"> I višeg isplatnog reda te</w:t>
      </w:r>
      <w:r w:rsidRPr="00F86F44">
        <w:rPr>
          <w:rFonts w:ascii="Times New Roman" w:hAnsi="Times New Roman" w:cs="Times New Roman"/>
          <w:sz w:val="24"/>
          <w:szCs w:val="24"/>
        </w:rPr>
        <w:t xml:space="preserve"> Republici Hrvatskoj</w:t>
      </w:r>
      <w:r w:rsidR="00A267CC">
        <w:rPr>
          <w:rFonts w:ascii="Times New Roman" w:hAnsi="Times New Roman" w:cs="Times New Roman"/>
          <w:sz w:val="24"/>
          <w:szCs w:val="24"/>
        </w:rPr>
        <w:t xml:space="preserve"> da je </w:t>
      </w:r>
      <w:r w:rsidRPr="00F86F44">
        <w:rPr>
          <w:rFonts w:ascii="Times New Roman" w:hAnsi="Times New Roman" w:cs="Times New Roman"/>
          <w:sz w:val="24"/>
          <w:szCs w:val="24"/>
        </w:rPr>
        <w:t xml:space="preserve"> priznat iznos od 9.069,71 kn. </w:t>
      </w:r>
    </w:p>
    <w:p w14:paraId="220EB597" w14:textId="77777777" w:rsidR="00D54532" w:rsidRPr="00F86F44" w:rsidRDefault="00D54532" w:rsidP="001D2797">
      <w:pPr>
        <w:pStyle w:val="Bezproreda"/>
        <w:jc w:val="both"/>
        <w:rPr>
          <w:rFonts w:ascii="Times New Roman" w:hAnsi="Times New Roman" w:cs="Times New Roman"/>
          <w:sz w:val="24"/>
          <w:szCs w:val="24"/>
        </w:rPr>
      </w:pPr>
    </w:p>
    <w:p w14:paraId="29591BA0"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Radi svega navedenog </w:t>
      </w:r>
      <w:r w:rsidR="00A267CC">
        <w:rPr>
          <w:rFonts w:ascii="Times New Roman" w:hAnsi="Times New Roman" w:cs="Times New Roman"/>
          <w:sz w:val="24"/>
          <w:szCs w:val="24"/>
        </w:rPr>
        <w:t xml:space="preserve">da </w:t>
      </w:r>
      <w:r w:rsidRPr="00F86F44">
        <w:rPr>
          <w:rFonts w:ascii="Times New Roman" w:hAnsi="Times New Roman" w:cs="Times New Roman"/>
          <w:sz w:val="24"/>
          <w:szCs w:val="24"/>
        </w:rPr>
        <w:t>stečajni vjerovnik Republika Hrvatska povlači prijavu tražbine u I višem isplatnom redu u iznosu od 95.012,38 kn.</w:t>
      </w:r>
    </w:p>
    <w:p w14:paraId="5A85A4B0" w14:textId="77777777" w:rsidR="00D54532" w:rsidRPr="00F86F44" w:rsidRDefault="00D54532" w:rsidP="001D2797">
      <w:pPr>
        <w:pStyle w:val="Bezproreda"/>
        <w:jc w:val="both"/>
        <w:rPr>
          <w:rFonts w:ascii="Times New Roman" w:hAnsi="Times New Roman" w:cs="Times New Roman"/>
          <w:sz w:val="24"/>
          <w:szCs w:val="24"/>
        </w:rPr>
      </w:pPr>
    </w:p>
    <w:p w14:paraId="540BCC6D"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Punomoćnica vjerovnika H-</w:t>
      </w:r>
      <w:proofErr w:type="spellStart"/>
      <w:r w:rsidRPr="00F86F44">
        <w:rPr>
          <w:rFonts w:ascii="Times New Roman" w:hAnsi="Times New Roman" w:cs="Times New Roman"/>
          <w:sz w:val="24"/>
          <w:szCs w:val="24"/>
        </w:rPr>
        <w:t>Abduco</w:t>
      </w:r>
      <w:proofErr w:type="spellEnd"/>
      <w:r w:rsidRPr="00F86F44">
        <w:rPr>
          <w:rFonts w:ascii="Times New Roman" w:hAnsi="Times New Roman" w:cs="Times New Roman"/>
          <w:sz w:val="24"/>
          <w:szCs w:val="24"/>
        </w:rPr>
        <w:t xml:space="preserve"> d.o.o djelomično </w:t>
      </w:r>
      <w:r w:rsidR="00A267CC">
        <w:rPr>
          <w:rFonts w:ascii="Times New Roman" w:hAnsi="Times New Roman" w:cs="Times New Roman"/>
          <w:sz w:val="24"/>
          <w:szCs w:val="24"/>
        </w:rPr>
        <w:t xml:space="preserve">je </w:t>
      </w:r>
      <w:r w:rsidRPr="00F86F44">
        <w:rPr>
          <w:rFonts w:ascii="Times New Roman" w:hAnsi="Times New Roman" w:cs="Times New Roman"/>
          <w:sz w:val="24"/>
          <w:szCs w:val="24"/>
        </w:rPr>
        <w:t>ospor</w:t>
      </w:r>
      <w:r w:rsidR="00A267CC">
        <w:rPr>
          <w:rFonts w:ascii="Times New Roman" w:hAnsi="Times New Roman" w:cs="Times New Roman"/>
          <w:sz w:val="24"/>
          <w:szCs w:val="24"/>
        </w:rPr>
        <w:t>ila</w:t>
      </w:r>
      <w:r w:rsidRPr="00F86F44">
        <w:rPr>
          <w:rFonts w:ascii="Times New Roman" w:hAnsi="Times New Roman" w:cs="Times New Roman"/>
          <w:sz w:val="24"/>
          <w:szCs w:val="24"/>
        </w:rPr>
        <w:t xml:space="preserve"> priznatu tražbinu vjerovnika VICTA d.o.o. i to pod točkom. VI iz tablice  s osnova pozajmice po presudi P-</w:t>
      </w:r>
      <w:r w:rsidRPr="00F86F44">
        <w:rPr>
          <w:rFonts w:ascii="Times New Roman" w:hAnsi="Times New Roman" w:cs="Times New Roman"/>
          <w:sz w:val="24"/>
          <w:szCs w:val="24"/>
        </w:rPr>
        <w:lastRenderedPageBreak/>
        <w:t xml:space="preserve">1300/12  u iznosu od 306.000,00 kn  iz razloga što nema saznanja je li predmetna presuda pravomoćna, te pod točkom VII u cijelosti trošak zastupanja u iznosu od 3.326.500,00 kn iz razloga što nije razvidan pravni osnov troškova zastupanja, da li je VICTA d.o.o. zastupala ATRIUM </w:t>
      </w:r>
      <w:r w:rsidR="00A267CC">
        <w:rPr>
          <w:rFonts w:ascii="Times New Roman" w:hAnsi="Times New Roman" w:cs="Times New Roman"/>
          <w:sz w:val="24"/>
          <w:szCs w:val="24"/>
        </w:rPr>
        <w:t xml:space="preserve">SPALATUM d.o.o. </w:t>
      </w:r>
      <w:r w:rsidRPr="00F86F44">
        <w:rPr>
          <w:rFonts w:ascii="Times New Roman" w:hAnsi="Times New Roman" w:cs="Times New Roman"/>
          <w:sz w:val="24"/>
          <w:szCs w:val="24"/>
        </w:rPr>
        <w:t xml:space="preserve">ili je to odvjetnički trošak iz parnica koje su presuđene u korist društva VICTA d.o.o. koje je ATRIUM </w:t>
      </w:r>
      <w:r w:rsidR="0093318E">
        <w:rPr>
          <w:rFonts w:ascii="Times New Roman" w:hAnsi="Times New Roman" w:cs="Times New Roman"/>
          <w:sz w:val="24"/>
          <w:szCs w:val="24"/>
        </w:rPr>
        <w:t xml:space="preserve">SPALATUM d.o.o. </w:t>
      </w:r>
      <w:r w:rsidRPr="00F86F44">
        <w:rPr>
          <w:rFonts w:ascii="Times New Roman" w:hAnsi="Times New Roman" w:cs="Times New Roman"/>
          <w:sz w:val="24"/>
          <w:szCs w:val="24"/>
        </w:rPr>
        <w:t xml:space="preserve">dužan nadoknaditi punomoćniku VICTA d.o.o. obzirom da punomoćnik nije prijavio svoje tražbine i nema saznanja da bi sudske odluke, ako su temelj prijave bile pravomoćne. </w:t>
      </w:r>
    </w:p>
    <w:p w14:paraId="63AE5F4A" w14:textId="77777777" w:rsidR="00D54532" w:rsidRPr="00F86F44" w:rsidRDefault="00D54532" w:rsidP="001D2797">
      <w:pPr>
        <w:pStyle w:val="Bezproreda"/>
        <w:jc w:val="both"/>
        <w:rPr>
          <w:rFonts w:ascii="Times New Roman" w:hAnsi="Times New Roman" w:cs="Times New Roman"/>
          <w:sz w:val="24"/>
          <w:szCs w:val="24"/>
        </w:rPr>
      </w:pPr>
    </w:p>
    <w:p w14:paraId="338A9717"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Punomoćnik vjerovnika VICTA d.o.o. nakon izjašnjenja stečajne upraviteljice o priznavanju tražbine vjerovnika H-</w:t>
      </w:r>
      <w:proofErr w:type="spellStart"/>
      <w:r w:rsidRPr="00F86F44">
        <w:rPr>
          <w:rFonts w:ascii="Times New Roman" w:hAnsi="Times New Roman" w:cs="Times New Roman"/>
          <w:sz w:val="24"/>
          <w:szCs w:val="24"/>
        </w:rPr>
        <w:t>Abduco</w:t>
      </w:r>
      <w:proofErr w:type="spellEnd"/>
      <w:r w:rsidRPr="00F86F44">
        <w:rPr>
          <w:rFonts w:ascii="Times New Roman" w:hAnsi="Times New Roman" w:cs="Times New Roman"/>
          <w:sz w:val="24"/>
          <w:szCs w:val="24"/>
        </w:rPr>
        <w:t xml:space="preserve"> d.o.o., te pojašnjenja koje je u vezi s priznavanjem tražbine iznio i stečajni sudac na današnjem  ispitnom ročištu, izjavljuje da </w:t>
      </w:r>
      <w:r w:rsidR="0093318E">
        <w:rPr>
          <w:rFonts w:ascii="Times New Roman" w:hAnsi="Times New Roman" w:cs="Times New Roman"/>
          <w:sz w:val="24"/>
          <w:szCs w:val="24"/>
        </w:rPr>
        <w:t xml:space="preserve">ovaj vjerovnik </w:t>
      </w:r>
      <w:r w:rsidRPr="00F86F44">
        <w:rPr>
          <w:rFonts w:ascii="Times New Roman" w:hAnsi="Times New Roman" w:cs="Times New Roman"/>
          <w:sz w:val="24"/>
          <w:szCs w:val="24"/>
        </w:rPr>
        <w:t>osporava u cijelosti tražbinu stečajnog vjerovnika</w:t>
      </w:r>
      <w:r w:rsidR="0093318E">
        <w:rPr>
          <w:rFonts w:ascii="Times New Roman" w:hAnsi="Times New Roman" w:cs="Times New Roman"/>
          <w:sz w:val="24"/>
          <w:szCs w:val="24"/>
        </w:rPr>
        <w:t xml:space="preserve"> H-</w:t>
      </w:r>
      <w:proofErr w:type="spellStart"/>
      <w:r w:rsidR="0093318E">
        <w:rPr>
          <w:rFonts w:ascii="Times New Roman" w:hAnsi="Times New Roman" w:cs="Times New Roman"/>
          <w:sz w:val="24"/>
          <w:szCs w:val="24"/>
        </w:rPr>
        <w:t>Abduco</w:t>
      </w:r>
      <w:proofErr w:type="spellEnd"/>
      <w:r w:rsidR="0093318E">
        <w:rPr>
          <w:rFonts w:ascii="Times New Roman" w:hAnsi="Times New Roman" w:cs="Times New Roman"/>
          <w:sz w:val="24"/>
          <w:szCs w:val="24"/>
        </w:rPr>
        <w:t xml:space="preserve"> d.o.o. </w:t>
      </w:r>
      <w:r w:rsidRPr="00F86F44">
        <w:rPr>
          <w:rFonts w:ascii="Times New Roman" w:hAnsi="Times New Roman" w:cs="Times New Roman"/>
          <w:sz w:val="24"/>
          <w:szCs w:val="24"/>
        </w:rPr>
        <w:t xml:space="preserve">  i to iz razloga što postoje indicije da ono što je evidentirano u poslovnim knjigama dužnika i poslovnim knjigama Hypo banke d.d. ne odgovara stvarnom stanju </w:t>
      </w:r>
      <w:r w:rsidR="0093318E">
        <w:rPr>
          <w:rFonts w:ascii="Times New Roman" w:hAnsi="Times New Roman" w:cs="Times New Roman"/>
          <w:sz w:val="24"/>
          <w:szCs w:val="24"/>
        </w:rPr>
        <w:t xml:space="preserve">te da </w:t>
      </w:r>
      <w:r w:rsidRPr="00F86F44">
        <w:rPr>
          <w:rFonts w:ascii="Times New Roman" w:hAnsi="Times New Roman" w:cs="Times New Roman"/>
          <w:sz w:val="24"/>
          <w:szCs w:val="24"/>
        </w:rPr>
        <w:t xml:space="preserve"> je ugovor o ustupu zaloga između Hypo banke </w:t>
      </w:r>
      <w:proofErr w:type="spellStart"/>
      <w:r w:rsidRPr="00F86F44">
        <w:rPr>
          <w:rFonts w:ascii="Times New Roman" w:hAnsi="Times New Roman" w:cs="Times New Roman"/>
          <w:sz w:val="24"/>
          <w:szCs w:val="24"/>
        </w:rPr>
        <w:t>d.d.i</w:t>
      </w:r>
      <w:proofErr w:type="spellEnd"/>
      <w:r w:rsidRPr="00F86F44">
        <w:rPr>
          <w:rFonts w:ascii="Times New Roman" w:hAnsi="Times New Roman" w:cs="Times New Roman"/>
          <w:sz w:val="24"/>
          <w:szCs w:val="24"/>
        </w:rPr>
        <w:t xml:space="preserve"> tvrtke H-</w:t>
      </w:r>
      <w:proofErr w:type="spellStart"/>
      <w:r w:rsidRPr="00F86F44">
        <w:rPr>
          <w:rFonts w:ascii="Times New Roman" w:hAnsi="Times New Roman" w:cs="Times New Roman"/>
          <w:sz w:val="24"/>
          <w:szCs w:val="24"/>
        </w:rPr>
        <w:t>Abudco</w:t>
      </w:r>
      <w:proofErr w:type="spellEnd"/>
      <w:r w:rsidRPr="00F86F44">
        <w:rPr>
          <w:rFonts w:ascii="Times New Roman" w:hAnsi="Times New Roman" w:cs="Times New Roman"/>
          <w:sz w:val="24"/>
          <w:szCs w:val="24"/>
        </w:rPr>
        <w:t xml:space="preserve"> d.o.o.  koja se ovdje pojavljuje kao vjerovnik nezakonit. </w:t>
      </w:r>
    </w:p>
    <w:p w14:paraId="66D314D6" w14:textId="77777777" w:rsidR="00D54532" w:rsidRPr="00F86F44" w:rsidRDefault="00D54532" w:rsidP="001D2797">
      <w:pPr>
        <w:pStyle w:val="Bezproreda"/>
        <w:jc w:val="both"/>
        <w:rPr>
          <w:rFonts w:ascii="Times New Roman" w:hAnsi="Times New Roman" w:cs="Times New Roman"/>
          <w:sz w:val="24"/>
          <w:szCs w:val="24"/>
        </w:rPr>
      </w:pPr>
    </w:p>
    <w:p w14:paraId="4AD33A85"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Stečajni vjerovnik Tomislav </w:t>
      </w:r>
      <w:proofErr w:type="spellStart"/>
      <w:r w:rsidRPr="00F86F44">
        <w:rPr>
          <w:rFonts w:ascii="Times New Roman" w:hAnsi="Times New Roman" w:cs="Times New Roman"/>
          <w:sz w:val="24"/>
          <w:szCs w:val="24"/>
        </w:rPr>
        <w:t>Baus</w:t>
      </w:r>
      <w:proofErr w:type="spellEnd"/>
      <w:r w:rsidRPr="00F86F44">
        <w:rPr>
          <w:rFonts w:ascii="Times New Roman" w:hAnsi="Times New Roman" w:cs="Times New Roman"/>
          <w:sz w:val="24"/>
          <w:szCs w:val="24"/>
        </w:rPr>
        <w:t xml:space="preserve"> </w:t>
      </w:r>
      <w:r w:rsidR="0093318E">
        <w:rPr>
          <w:rFonts w:ascii="Times New Roman" w:hAnsi="Times New Roman" w:cs="Times New Roman"/>
          <w:sz w:val="24"/>
          <w:szCs w:val="24"/>
        </w:rPr>
        <w:t xml:space="preserve">također je </w:t>
      </w:r>
      <w:r w:rsidRPr="00F86F44">
        <w:rPr>
          <w:rFonts w:ascii="Times New Roman" w:hAnsi="Times New Roman" w:cs="Times New Roman"/>
          <w:sz w:val="24"/>
          <w:szCs w:val="24"/>
        </w:rPr>
        <w:t>ospor</w:t>
      </w:r>
      <w:r w:rsidR="0093318E">
        <w:rPr>
          <w:rFonts w:ascii="Times New Roman" w:hAnsi="Times New Roman" w:cs="Times New Roman"/>
          <w:sz w:val="24"/>
          <w:szCs w:val="24"/>
        </w:rPr>
        <w:t xml:space="preserve">io </w:t>
      </w:r>
      <w:r w:rsidRPr="00F86F44">
        <w:rPr>
          <w:rFonts w:ascii="Times New Roman" w:hAnsi="Times New Roman" w:cs="Times New Roman"/>
          <w:sz w:val="24"/>
          <w:szCs w:val="24"/>
        </w:rPr>
        <w:t xml:space="preserve"> tražbinu stečajnog vjerovnika pod brojem 59. H-</w:t>
      </w:r>
      <w:proofErr w:type="spellStart"/>
      <w:r w:rsidRPr="00F86F44">
        <w:rPr>
          <w:rFonts w:ascii="Times New Roman" w:hAnsi="Times New Roman" w:cs="Times New Roman"/>
          <w:sz w:val="24"/>
          <w:szCs w:val="24"/>
        </w:rPr>
        <w:t>Abduco</w:t>
      </w:r>
      <w:proofErr w:type="spellEnd"/>
      <w:r w:rsidRPr="00F86F44">
        <w:rPr>
          <w:rFonts w:ascii="Times New Roman" w:hAnsi="Times New Roman" w:cs="Times New Roman"/>
          <w:sz w:val="24"/>
          <w:szCs w:val="24"/>
        </w:rPr>
        <w:t>, pridružuj</w:t>
      </w:r>
      <w:r w:rsidR="0093318E">
        <w:rPr>
          <w:rFonts w:ascii="Times New Roman" w:hAnsi="Times New Roman" w:cs="Times New Roman"/>
          <w:sz w:val="24"/>
          <w:szCs w:val="24"/>
        </w:rPr>
        <w:t xml:space="preserve">ući </w:t>
      </w:r>
      <w:r w:rsidRPr="00F86F44">
        <w:rPr>
          <w:rFonts w:ascii="Times New Roman" w:hAnsi="Times New Roman" w:cs="Times New Roman"/>
          <w:sz w:val="24"/>
          <w:szCs w:val="24"/>
        </w:rPr>
        <w:t xml:space="preserve"> se u cijelosti prigovor</w:t>
      </w:r>
      <w:r w:rsidR="0093318E">
        <w:rPr>
          <w:rFonts w:ascii="Times New Roman" w:hAnsi="Times New Roman" w:cs="Times New Roman"/>
          <w:sz w:val="24"/>
          <w:szCs w:val="24"/>
        </w:rPr>
        <w:t xml:space="preserve">ima </w:t>
      </w:r>
      <w:r w:rsidRPr="00F86F44">
        <w:rPr>
          <w:rFonts w:ascii="Times New Roman" w:hAnsi="Times New Roman" w:cs="Times New Roman"/>
          <w:sz w:val="24"/>
          <w:szCs w:val="24"/>
        </w:rPr>
        <w:t xml:space="preserve"> </w:t>
      </w:r>
      <w:r w:rsidR="0093318E">
        <w:rPr>
          <w:rFonts w:ascii="Times New Roman" w:hAnsi="Times New Roman" w:cs="Times New Roman"/>
          <w:sz w:val="24"/>
          <w:szCs w:val="24"/>
        </w:rPr>
        <w:t>vjerovnika VICTA d.o.o. , te</w:t>
      </w:r>
      <w:r w:rsidRPr="00F86F44">
        <w:rPr>
          <w:rFonts w:ascii="Times New Roman" w:hAnsi="Times New Roman" w:cs="Times New Roman"/>
          <w:sz w:val="24"/>
          <w:szCs w:val="24"/>
        </w:rPr>
        <w:t xml:space="preserve"> isto tako da</w:t>
      </w:r>
      <w:r w:rsidR="0093318E">
        <w:rPr>
          <w:rFonts w:ascii="Times New Roman" w:hAnsi="Times New Roman" w:cs="Times New Roman"/>
          <w:sz w:val="24"/>
          <w:szCs w:val="24"/>
        </w:rPr>
        <w:t xml:space="preserve"> ovaj vjerovnik osporava tražbinu stečajnog vjerovnika H-</w:t>
      </w:r>
      <w:proofErr w:type="spellStart"/>
      <w:r w:rsidR="0093318E">
        <w:rPr>
          <w:rFonts w:ascii="Times New Roman" w:hAnsi="Times New Roman" w:cs="Times New Roman"/>
          <w:sz w:val="24"/>
          <w:szCs w:val="24"/>
        </w:rPr>
        <w:t>Abduco</w:t>
      </w:r>
      <w:proofErr w:type="spellEnd"/>
      <w:r w:rsidR="0093318E">
        <w:rPr>
          <w:rFonts w:ascii="Times New Roman" w:hAnsi="Times New Roman" w:cs="Times New Roman"/>
          <w:sz w:val="24"/>
          <w:szCs w:val="24"/>
        </w:rPr>
        <w:t xml:space="preserve"> d.o.o. iz razloga</w:t>
      </w:r>
      <w:r w:rsidR="00220D87">
        <w:rPr>
          <w:rFonts w:ascii="Times New Roman" w:hAnsi="Times New Roman" w:cs="Times New Roman"/>
          <w:sz w:val="24"/>
          <w:szCs w:val="24"/>
        </w:rPr>
        <w:t xml:space="preserve"> </w:t>
      </w:r>
      <w:r w:rsidR="0093318E">
        <w:rPr>
          <w:rFonts w:ascii="Times New Roman" w:hAnsi="Times New Roman" w:cs="Times New Roman"/>
          <w:sz w:val="24"/>
          <w:szCs w:val="24"/>
        </w:rPr>
        <w:t xml:space="preserve">koji su navedeni u njegovu podnesku od </w:t>
      </w:r>
      <w:r w:rsidRPr="00F86F44">
        <w:rPr>
          <w:rFonts w:ascii="Times New Roman" w:hAnsi="Times New Roman" w:cs="Times New Roman"/>
          <w:sz w:val="24"/>
          <w:szCs w:val="24"/>
        </w:rPr>
        <w:t xml:space="preserve">23.6.2016. </w:t>
      </w:r>
      <w:r w:rsidR="0093318E">
        <w:rPr>
          <w:rFonts w:ascii="Times New Roman" w:hAnsi="Times New Roman" w:cs="Times New Roman"/>
          <w:sz w:val="24"/>
          <w:szCs w:val="24"/>
        </w:rPr>
        <w:t xml:space="preserve"> godine gdje se  je detaljno </w:t>
      </w:r>
      <w:r w:rsidRPr="00F86F44">
        <w:rPr>
          <w:rFonts w:ascii="Times New Roman" w:hAnsi="Times New Roman" w:cs="Times New Roman"/>
          <w:sz w:val="24"/>
          <w:szCs w:val="24"/>
        </w:rPr>
        <w:t>elaborirao razlog osporavanja</w:t>
      </w:r>
      <w:r w:rsidR="0093318E">
        <w:rPr>
          <w:rFonts w:ascii="Times New Roman" w:hAnsi="Times New Roman" w:cs="Times New Roman"/>
          <w:sz w:val="24"/>
          <w:szCs w:val="24"/>
        </w:rPr>
        <w:t xml:space="preserve"> tražbine ovog vjerovnika</w:t>
      </w:r>
      <w:r w:rsidRPr="00F86F44">
        <w:rPr>
          <w:rFonts w:ascii="Times New Roman" w:hAnsi="Times New Roman" w:cs="Times New Roman"/>
          <w:sz w:val="24"/>
          <w:szCs w:val="24"/>
        </w:rPr>
        <w:t>.</w:t>
      </w:r>
    </w:p>
    <w:p w14:paraId="2478E5EC" w14:textId="77777777" w:rsidR="00D54532" w:rsidRPr="00F86F44" w:rsidRDefault="00D54532" w:rsidP="001D2797">
      <w:pPr>
        <w:pStyle w:val="Bezproreda"/>
        <w:jc w:val="both"/>
        <w:rPr>
          <w:rFonts w:ascii="Times New Roman" w:hAnsi="Times New Roman" w:cs="Times New Roman"/>
          <w:sz w:val="24"/>
          <w:szCs w:val="24"/>
        </w:rPr>
      </w:pPr>
    </w:p>
    <w:p w14:paraId="4D194DE6"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r>
      <w:r w:rsidR="0093318E">
        <w:rPr>
          <w:rFonts w:ascii="Times New Roman" w:hAnsi="Times New Roman" w:cs="Times New Roman"/>
          <w:sz w:val="24"/>
          <w:szCs w:val="24"/>
        </w:rPr>
        <w:t>S</w:t>
      </w:r>
      <w:r w:rsidRPr="00F86F44">
        <w:rPr>
          <w:rFonts w:ascii="Times New Roman" w:hAnsi="Times New Roman" w:cs="Times New Roman"/>
          <w:sz w:val="24"/>
          <w:szCs w:val="24"/>
        </w:rPr>
        <w:t xml:space="preserve">tečajni vjerovnik Tomislav </w:t>
      </w:r>
      <w:proofErr w:type="spellStart"/>
      <w:r w:rsidRPr="00F86F44">
        <w:rPr>
          <w:rFonts w:ascii="Times New Roman" w:hAnsi="Times New Roman" w:cs="Times New Roman"/>
          <w:sz w:val="24"/>
          <w:szCs w:val="24"/>
        </w:rPr>
        <w:t>Baus</w:t>
      </w:r>
      <w:proofErr w:type="spellEnd"/>
      <w:r w:rsidRPr="00F86F44">
        <w:rPr>
          <w:rFonts w:ascii="Times New Roman" w:hAnsi="Times New Roman" w:cs="Times New Roman"/>
          <w:sz w:val="24"/>
          <w:szCs w:val="24"/>
        </w:rPr>
        <w:t xml:space="preserve"> ospor</w:t>
      </w:r>
      <w:r w:rsidR="0093318E">
        <w:rPr>
          <w:rFonts w:ascii="Times New Roman" w:hAnsi="Times New Roman" w:cs="Times New Roman"/>
          <w:sz w:val="24"/>
          <w:szCs w:val="24"/>
        </w:rPr>
        <w:t xml:space="preserve">io je i </w:t>
      </w:r>
      <w:r w:rsidRPr="00F86F44">
        <w:rPr>
          <w:rFonts w:ascii="Times New Roman" w:hAnsi="Times New Roman" w:cs="Times New Roman"/>
          <w:sz w:val="24"/>
          <w:szCs w:val="24"/>
        </w:rPr>
        <w:t xml:space="preserve"> tražbinu stečajnog vjerovnika pod brojem 36. VICTA d.o.o. koja je priznata od strane stečajne upraviteljice </w:t>
      </w:r>
      <w:r w:rsidR="0093318E">
        <w:rPr>
          <w:rFonts w:ascii="Times New Roman" w:hAnsi="Times New Roman" w:cs="Times New Roman"/>
          <w:sz w:val="24"/>
          <w:szCs w:val="24"/>
        </w:rPr>
        <w:t xml:space="preserve">i to </w:t>
      </w:r>
      <w:r w:rsidRPr="00F86F44">
        <w:rPr>
          <w:rFonts w:ascii="Times New Roman" w:hAnsi="Times New Roman" w:cs="Times New Roman"/>
          <w:sz w:val="24"/>
          <w:szCs w:val="24"/>
        </w:rPr>
        <w:t xml:space="preserve">trošak zastupanja u iznosu od 3.326.500,00 kn , </w:t>
      </w:r>
      <w:r w:rsidR="0093318E">
        <w:rPr>
          <w:rFonts w:ascii="Times New Roman" w:hAnsi="Times New Roman" w:cs="Times New Roman"/>
          <w:sz w:val="24"/>
          <w:szCs w:val="24"/>
        </w:rPr>
        <w:t xml:space="preserve">budući </w:t>
      </w:r>
      <w:r w:rsidRPr="00F86F44">
        <w:rPr>
          <w:rFonts w:ascii="Times New Roman" w:hAnsi="Times New Roman" w:cs="Times New Roman"/>
          <w:sz w:val="24"/>
          <w:szCs w:val="24"/>
        </w:rPr>
        <w:t xml:space="preserve">niti jedan spor ovdje pravomoćno nije okončan osim spora u postupku </w:t>
      </w:r>
      <w:proofErr w:type="spellStart"/>
      <w:r w:rsidRPr="00F86F44">
        <w:rPr>
          <w:rFonts w:ascii="Times New Roman" w:hAnsi="Times New Roman" w:cs="Times New Roman"/>
          <w:sz w:val="24"/>
          <w:szCs w:val="24"/>
        </w:rPr>
        <w:t>razlučnog</w:t>
      </w:r>
      <w:proofErr w:type="spellEnd"/>
      <w:r w:rsidRPr="00F86F44">
        <w:rPr>
          <w:rFonts w:ascii="Times New Roman" w:hAnsi="Times New Roman" w:cs="Times New Roman"/>
          <w:sz w:val="24"/>
          <w:szCs w:val="24"/>
        </w:rPr>
        <w:t xml:space="preserve"> namirenja .Nadalje u postupku </w:t>
      </w:r>
      <w:proofErr w:type="spellStart"/>
      <w:r w:rsidRPr="00F86F44">
        <w:rPr>
          <w:rFonts w:ascii="Times New Roman" w:hAnsi="Times New Roman" w:cs="Times New Roman"/>
          <w:sz w:val="24"/>
          <w:szCs w:val="24"/>
        </w:rPr>
        <w:t>razlučnog</w:t>
      </w:r>
      <w:proofErr w:type="spellEnd"/>
      <w:r w:rsidRPr="00F86F44">
        <w:rPr>
          <w:rFonts w:ascii="Times New Roman" w:hAnsi="Times New Roman" w:cs="Times New Roman"/>
          <w:sz w:val="24"/>
          <w:szCs w:val="24"/>
        </w:rPr>
        <w:t xml:space="preserve"> namirenja ovog stečajnog vjerovnika </w:t>
      </w:r>
      <w:r w:rsidR="0093318E">
        <w:rPr>
          <w:rFonts w:ascii="Times New Roman" w:hAnsi="Times New Roman" w:cs="Times New Roman"/>
          <w:sz w:val="24"/>
          <w:szCs w:val="24"/>
        </w:rPr>
        <w:t xml:space="preserve">da je </w:t>
      </w:r>
      <w:r w:rsidRPr="00F86F44">
        <w:rPr>
          <w:rFonts w:ascii="Times New Roman" w:hAnsi="Times New Roman" w:cs="Times New Roman"/>
          <w:sz w:val="24"/>
          <w:szCs w:val="24"/>
        </w:rPr>
        <w:t xml:space="preserve">osigurana  naplata potraživanja u iznosu od 11.200.000,00 kn od prodaje poslovnog prostora „DM“ koji je vođen pod brojem Ovr-914/13 te se za taj iznos prijavljene tražbine stečajnog vjerovnika VICTA d.o.o. treba umanjiti jer je pokriven namirenjem u ovršnom postupku.  U prijavi tražbine ovog stečajnog vjerovnika nadalje se nalazi potraživanje s osnova obračunatih kamata koje nije obuhvaćeno rješenjem o ovrsi u postupku pod brojem Ovr-941/13 te se dio tražbine za obračunate zatezne kamate po tom osnovu također osporava ovom stečajnom vjerovniku. Isto tako ovaj vjerovnik se pridružuje osporavanju dijela tražbine stečajnog vjerovnika VICTA d.o.o. za iznos od 306.000,00 kn po presudi P-1300/12 jer ta presuda nije pravomoćna. </w:t>
      </w:r>
    </w:p>
    <w:p w14:paraId="5ECE4F1D" w14:textId="77777777" w:rsidR="00D54532" w:rsidRPr="00F86F44" w:rsidRDefault="00D54532" w:rsidP="001D2797">
      <w:pPr>
        <w:pStyle w:val="Bezproreda"/>
        <w:jc w:val="both"/>
        <w:rPr>
          <w:rFonts w:ascii="Times New Roman" w:hAnsi="Times New Roman" w:cs="Times New Roman"/>
          <w:sz w:val="24"/>
          <w:szCs w:val="24"/>
        </w:rPr>
      </w:pPr>
    </w:p>
    <w:p w14:paraId="2BBDEE38"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r>
      <w:r w:rsidR="0093318E">
        <w:rPr>
          <w:rFonts w:ascii="Times New Roman" w:hAnsi="Times New Roman" w:cs="Times New Roman"/>
          <w:sz w:val="24"/>
          <w:szCs w:val="24"/>
        </w:rPr>
        <w:t>S</w:t>
      </w:r>
      <w:r w:rsidRPr="00F86F44">
        <w:rPr>
          <w:rFonts w:ascii="Times New Roman" w:hAnsi="Times New Roman" w:cs="Times New Roman"/>
          <w:sz w:val="24"/>
          <w:szCs w:val="24"/>
        </w:rPr>
        <w:t>tečajni vjerovnik</w:t>
      </w:r>
      <w:r w:rsidR="0093318E">
        <w:rPr>
          <w:rFonts w:ascii="Times New Roman" w:hAnsi="Times New Roman" w:cs="Times New Roman"/>
          <w:sz w:val="24"/>
          <w:szCs w:val="24"/>
        </w:rPr>
        <w:t xml:space="preserve"> Tomislav </w:t>
      </w:r>
      <w:proofErr w:type="spellStart"/>
      <w:r w:rsidR="0093318E">
        <w:rPr>
          <w:rFonts w:ascii="Times New Roman" w:hAnsi="Times New Roman" w:cs="Times New Roman"/>
          <w:sz w:val="24"/>
          <w:szCs w:val="24"/>
        </w:rPr>
        <w:t>Baus</w:t>
      </w:r>
      <w:proofErr w:type="spellEnd"/>
      <w:r w:rsidR="0093318E">
        <w:rPr>
          <w:rFonts w:ascii="Times New Roman" w:hAnsi="Times New Roman" w:cs="Times New Roman"/>
          <w:sz w:val="24"/>
          <w:szCs w:val="24"/>
        </w:rPr>
        <w:t xml:space="preserve"> </w:t>
      </w:r>
      <w:r w:rsidRPr="00F86F44">
        <w:rPr>
          <w:rFonts w:ascii="Times New Roman" w:hAnsi="Times New Roman" w:cs="Times New Roman"/>
          <w:sz w:val="24"/>
          <w:szCs w:val="24"/>
        </w:rPr>
        <w:t xml:space="preserve"> djelomično osporava </w:t>
      </w:r>
      <w:r w:rsidR="0093318E">
        <w:rPr>
          <w:rFonts w:ascii="Times New Roman" w:hAnsi="Times New Roman" w:cs="Times New Roman"/>
          <w:sz w:val="24"/>
          <w:szCs w:val="24"/>
        </w:rPr>
        <w:t xml:space="preserve"> i </w:t>
      </w:r>
      <w:r w:rsidRPr="00F86F44">
        <w:rPr>
          <w:rFonts w:ascii="Times New Roman" w:hAnsi="Times New Roman" w:cs="Times New Roman"/>
          <w:sz w:val="24"/>
          <w:szCs w:val="24"/>
        </w:rPr>
        <w:t xml:space="preserve">tražbinu MONTER PROJEKT d.o.o. koju je priznala stečajna upraviteljica u iznosu od 2.954.361,26 kn i to za dio u odnosu na tražbinu po kojom u tijeku postupak pod brojem Povrv-152/13 a radi se o tražbini s osnova ugovora o cesiji kojom je djelomično zatvoren dug vjerovniku ELEKTRIČAR  d.o.o. pa da ne bi u konkretnom slučaju došlo do priznavanja jedne te iste tražbine dvojci stečajnih vjerovnika ovaj stečajni vjerovnik za sada to osporava vjerovniku MONTER PROJEKT d.o.o., a u slučaju da ovaj prigovor ne bi bio osnovan onda se taj isti prigovor ističe prema vjerovniku ELEKTRIČAR  d.o.o.  u predmetnom sporu Povrv-152/13 koji nije okončan  također </w:t>
      </w:r>
      <w:r w:rsidR="0093318E">
        <w:rPr>
          <w:rFonts w:ascii="Times New Roman" w:hAnsi="Times New Roman" w:cs="Times New Roman"/>
          <w:sz w:val="24"/>
          <w:szCs w:val="24"/>
        </w:rPr>
        <w:t xml:space="preserve"> da </w:t>
      </w:r>
      <w:r w:rsidRPr="00F86F44">
        <w:rPr>
          <w:rFonts w:ascii="Times New Roman" w:hAnsi="Times New Roman" w:cs="Times New Roman"/>
          <w:sz w:val="24"/>
          <w:szCs w:val="24"/>
        </w:rPr>
        <w:t xml:space="preserve">se od strane stečajnog dužnika </w:t>
      </w:r>
      <w:r w:rsidR="0093318E">
        <w:rPr>
          <w:rFonts w:ascii="Times New Roman" w:hAnsi="Times New Roman" w:cs="Times New Roman"/>
          <w:sz w:val="24"/>
          <w:szCs w:val="24"/>
        </w:rPr>
        <w:t xml:space="preserve">prema ovom stečajnom vjerovniku </w:t>
      </w:r>
      <w:r w:rsidRPr="00F86F44">
        <w:rPr>
          <w:rFonts w:ascii="Times New Roman" w:hAnsi="Times New Roman" w:cs="Times New Roman"/>
          <w:sz w:val="24"/>
          <w:szCs w:val="24"/>
        </w:rPr>
        <w:t>traži naknada štete radi kašnjenja u izvođenju radova na objektu.</w:t>
      </w:r>
    </w:p>
    <w:p w14:paraId="3068964A" w14:textId="77777777" w:rsidR="00D54532" w:rsidRPr="00F86F44" w:rsidRDefault="00D54532" w:rsidP="001D2797">
      <w:pPr>
        <w:pStyle w:val="Bezproreda"/>
        <w:jc w:val="both"/>
        <w:rPr>
          <w:rFonts w:ascii="Times New Roman" w:hAnsi="Times New Roman" w:cs="Times New Roman"/>
          <w:sz w:val="24"/>
          <w:szCs w:val="24"/>
        </w:rPr>
      </w:pPr>
    </w:p>
    <w:p w14:paraId="375A5459"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U odnosu na vjerovnika pod brojem 8. GRAD SPLIT u kojem je priznata komunalna </w:t>
      </w:r>
    </w:p>
    <w:p w14:paraId="1F62AE67"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 xml:space="preserve">naknada od 9.442.674,06  i 7.823.299,81 kn </w:t>
      </w:r>
      <w:r w:rsidR="0093318E">
        <w:rPr>
          <w:rFonts w:ascii="Times New Roman" w:hAnsi="Times New Roman" w:cs="Times New Roman"/>
          <w:sz w:val="24"/>
          <w:szCs w:val="24"/>
        </w:rPr>
        <w:t xml:space="preserve">stečajni vjerovnik Tomislav </w:t>
      </w:r>
      <w:proofErr w:type="spellStart"/>
      <w:r w:rsidR="0093318E">
        <w:rPr>
          <w:rFonts w:ascii="Times New Roman" w:hAnsi="Times New Roman" w:cs="Times New Roman"/>
          <w:sz w:val="24"/>
          <w:szCs w:val="24"/>
        </w:rPr>
        <w:t>Baus</w:t>
      </w:r>
      <w:proofErr w:type="spellEnd"/>
      <w:r w:rsidR="0093318E">
        <w:rPr>
          <w:rFonts w:ascii="Times New Roman" w:hAnsi="Times New Roman" w:cs="Times New Roman"/>
          <w:sz w:val="24"/>
          <w:szCs w:val="24"/>
        </w:rPr>
        <w:t xml:space="preserve"> istu osporava u cijelosti</w:t>
      </w:r>
      <w:r w:rsidR="00220D87">
        <w:rPr>
          <w:rFonts w:ascii="Times New Roman" w:hAnsi="Times New Roman" w:cs="Times New Roman"/>
          <w:sz w:val="24"/>
          <w:szCs w:val="24"/>
        </w:rPr>
        <w:t>,</w:t>
      </w:r>
      <w:r w:rsidR="0093318E">
        <w:rPr>
          <w:rFonts w:ascii="Times New Roman" w:hAnsi="Times New Roman" w:cs="Times New Roman"/>
          <w:sz w:val="24"/>
          <w:szCs w:val="24"/>
        </w:rPr>
        <w:t xml:space="preserve">  budući da </w:t>
      </w:r>
      <w:r w:rsidRPr="00F86F44">
        <w:rPr>
          <w:rFonts w:ascii="Times New Roman" w:hAnsi="Times New Roman" w:cs="Times New Roman"/>
          <w:sz w:val="24"/>
          <w:szCs w:val="24"/>
        </w:rPr>
        <w:t xml:space="preserve"> ova obveza ne postoji u knjigama stečajnog </w:t>
      </w:r>
      <w:proofErr w:type="spellStart"/>
      <w:r w:rsidRPr="00F86F44">
        <w:rPr>
          <w:rFonts w:ascii="Times New Roman" w:hAnsi="Times New Roman" w:cs="Times New Roman"/>
          <w:sz w:val="24"/>
          <w:szCs w:val="24"/>
        </w:rPr>
        <w:t>dužnika</w:t>
      </w:r>
      <w:r w:rsidR="0093318E">
        <w:rPr>
          <w:rFonts w:ascii="Times New Roman" w:hAnsi="Times New Roman" w:cs="Times New Roman"/>
          <w:sz w:val="24"/>
          <w:szCs w:val="24"/>
        </w:rPr>
        <w:t>.U</w:t>
      </w:r>
      <w:proofErr w:type="spellEnd"/>
      <w:r w:rsidR="0093318E">
        <w:rPr>
          <w:rFonts w:ascii="Times New Roman" w:hAnsi="Times New Roman" w:cs="Times New Roman"/>
          <w:sz w:val="24"/>
          <w:szCs w:val="24"/>
        </w:rPr>
        <w:t xml:space="preserve"> sudskom </w:t>
      </w:r>
      <w:r w:rsidR="0093318E">
        <w:rPr>
          <w:rFonts w:ascii="Times New Roman" w:hAnsi="Times New Roman" w:cs="Times New Roman"/>
          <w:sz w:val="24"/>
          <w:szCs w:val="24"/>
        </w:rPr>
        <w:lastRenderedPageBreak/>
        <w:t xml:space="preserve">postupku koji </w:t>
      </w:r>
      <w:r w:rsidRPr="00F86F44">
        <w:rPr>
          <w:rFonts w:ascii="Times New Roman" w:hAnsi="Times New Roman" w:cs="Times New Roman"/>
          <w:sz w:val="24"/>
          <w:szCs w:val="24"/>
        </w:rPr>
        <w:t xml:space="preserve"> se</w:t>
      </w:r>
      <w:r w:rsidR="0093318E">
        <w:rPr>
          <w:rFonts w:ascii="Times New Roman" w:hAnsi="Times New Roman" w:cs="Times New Roman"/>
          <w:sz w:val="24"/>
          <w:szCs w:val="24"/>
        </w:rPr>
        <w:t xml:space="preserve"> između stranaka vodi  pod brojem </w:t>
      </w:r>
      <w:r w:rsidRPr="00F86F44">
        <w:rPr>
          <w:rFonts w:ascii="Times New Roman" w:hAnsi="Times New Roman" w:cs="Times New Roman"/>
          <w:sz w:val="24"/>
          <w:szCs w:val="24"/>
        </w:rPr>
        <w:t xml:space="preserve"> Po.130/12 </w:t>
      </w:r>
      <w:r w:rsidR="0093318E">
        <w:rPr>
          <w:rFonts w:ascii="Times New Roman" w:hAnsi="Times New Roman" w:cs="Times New Roman"/>
          <w:sz w:val="24"/>
          <w:szCs w:val="24"/>
        </w:rPr>
        <w:t xml:space="preserve"> da </w:t>
      </w:r>
      <w:r w:rsidRPr="00F86F44">
        <w:rPr>
          <w:rFonts w:ascii="Times New Roman" w:hAnsi="Times New Roman" w:cs="Times New Roman"/>
          <w:sz w:val="24"/>
          <w:szCs w:val="24"/>
        </w:rPr>
        <w:t xml:space="preserve">je utvrđen prekid postupka </w:t>
      </w:r>
      <w:r w:rsidR="0093318E">
        <w:rPr>
          <w:rFonts w:ascii="Times New Roman" w:hAnsi="Times New Roman" w:cs="Times New Roman"/>
          <w:sz w:val="24"/>
          <w:szCs w:val="24"/>
        </w:rPr>
        <w:t xml:space="preserve">gdje </w:t>
      </w:r>
      <w:r w:rsidRPr="00F86F44">
        <w:rPr>
          <w:rFonts w:ascii="Times New Roman" w:hAnsi="Times New Roman" w:cs="Times New Roman"/>
          <w:sz w:val="24"/>
          <w:szCs w:val="24"/>
        </w:rPr>
        <w:t xml:space="preserve"> </w:t>
      </w:r>
      <w:r w:rsidR="0093318E">
        <w:rPr>
          <w:rFonts w:ascii="Times New Roman" w:hAnsi="Times New Roman" w:cs="Times New Roman"/>
          <w:sz w:val="24"/>
          <w:szCs w:val="24"/>
        </w:rPr>
        <w:t xml:space="preserve">utuženo </w:t>
      </w:r>
      <w:r w:rsidRPr="00F86F44">
        <w:rPr>
          <w:rFonts w:ascii="Times New Roman" w:hAnsi="Times New Roman" w:cs="Times New Roman"/>
          <w:sz w:val="24"/>
          <w:szCs w:val="24"/>
        </w:rPr>
        <w:t xml:space="preserve">potraživanje </w:t>
      </w:r>
      <w:r w:rsidR="0093318E">
        <w:rPr>
          <w:rFonts w:ascii="Times New Roman" w:hAnsi="Times New Roman" w:cs="Times New Roman"/>
          <w:sz w:val="24"/>
          <w:szCs w:val="24"/>
        </w:rPr>
        <w:t xml:space="preserve"> stečajnog dužnika </w:t>
      </w:r>
      <w:r w:rsidRPr="00F86F44">
        <w:rPr>
          <w:rFonts w:ascii="Times New Roman" w:hAnsi="Times New Roman" w:cs="Times New Roman"/>
          <w:sz w:val="24"/>
          <w:szCs w:val="24"/>
        </w:rPr>
        <w:t>prelaz</w:t>
      </w:r>
      <w:r w:rsidR="0093318E">
        <w:rPr>
          <w:rFonts w:ascii="Times New Roman" w:hAnsi="Times New Roman" w:cs="Times New Roman"/>
          <w:sz w:val="24"/>
          <w:szCs w:val="24"/>
        </w:rPr>
        <w:t>i</w:t>
      </w:r>
      <w:r w:rsidRPr="00F86F44">
        <w:rPr>
          <w:rFonts w:ascii="Times New Roman" w:hAnsi="Times New Roman" w:cs="Times New Roman"/>
          <w:sz w:val="24"/>
          <w:szCs w:val="24"/>
        </w:rPr>
        <w:t xml:space="preserve"> gla</w:t>
      </w:r>
      <w:r w:rsidR="0093318E">
        <w:rPr>
          <w:rFonts w:ascii="Times New Roman" w:hAnsi="Times New Roman" w:cs="Times New Roman"/>
          <w:sz w:val="24"/>
          <w:szCs w:val="24"/>
        </w:rPr>
        <w:t xml:space="preserve">vnicu potraživanja Grada </w:t>
      </w:r>
      <w:proofErr w:type="spellStart"/>
      <w:r w:rsidR="0093318E">
        <w:rPr>
          <w:rFonts w:ascii="Times New Roman" w:hAnsi="Times New Roman" w:cs="Times New Roman"/>
          <w:sz w:val="24"/>
          <w:szCs w:val="24"/>
        </w:rPr>
        <w:t>Splita</w:t>
      </w:r>
      <w:r w:rsidR="00D25680">
        <w:rPr>
          <w:rFonts w:ascii="Times New Roman" w:hAnsi="Times New Roman" w:cs="Times New Roman"/>
          <w:sz w:val="24"/>
          <w:szCs w:val="24"/>
        </w:rPr>
        <w:t>.O</w:t>
      </w:r>
      <w:proofErr w:type="spellEnd"/>
      <w:r w:rsidR="00D25680">
        <w:rPr>
          <w:rFonts w:ascii="Times New Roman" w:hAnsi="Times New Roman" w:cs="Times New Roman"/>
          <w:sz w:val="24"/>
          <w:szCs w:val="24"/>
        </w:rPr>
        <w:t xml:space="preserve"> predmetnoj tražbini  Grada Splita </w:t>
      </w:r>
      <w:r w:rsidR="0093318E">
        <w:rPr>
          <w:rFonts w:ascii="Times New Roman" w:hAnsi="Times New Roman" w:cs="Times New Roman"/>
          <w:sz w:val="24"/>
          <w:szCs w:val="24"/>
        </w:rPr>
        <w:t xml:space="preserve"> </w:t>
      </w:r>
      <w:r w:rsidR="00D25680">
        <w:rPr>
          <w:rFonts w:ascii="Times New Roman" w:hAnsi="Times New Roman" w:cs="Times New Roman"/>
          <w:sz w:val="24"/>
          <w:szCs w:val="24"/>
        </w:rPr>
        <w:t xml:space="preserve">da se ovaj </w:t>
      </w:r>
      <w:r w:rsidR="0093318E">
        <w:rPr>
          <w:rFonts w:ascii="Times New Roman" w:hAnsi="Times New Roman" w:cs="Times New Roman"/>
          <w:sz w:val="24"/>
          <w:szCs w:val="24"/>
        </w:rPr>
        <w:t xml:space="preserve"> vjerovnik  detaljno </w:t>
      </w:r>
      <w:r w:rsidRPr="00F86F44">
        <w:rPr>
          <w:rFonts w:ascii="Times New Roman" w:hAnsi="Times New Roman" w:cs="Times New Roman"/>
          <w:sz w:val="24"/>
          <w:szCs w:val="24"/>
        </w:rPr>
        <w:t xml:space="preserve"> </w:t>
      </w:r>
      <w:r w:rsidR="00D25680">
        <w:rPr>
          <w:rFonts w:ascii="Times New Roman" w:hAnsi="Times New Roman" w:cs="Times New Roman"/>
          <w:sz w:val="24"/>
          <w:szCs w:val="24"/>
        </w:rPr>
        <w:t xml:space="preserve">očitovao </w:t>
      </w:r>
      <w:r w:rsidR="0093318E">
        <w:rPr>
          <w:rFonts w:ascii="Times New Roman" w:hAnsi="Times New Roman" w:cs="Times New Roman"/>
          <w:sz w:val="24"/>
          <w:szCs w:val="24"/>
        </w:rPr>
        <w:t xml:space="preserve"> u svom podnesku </w:t>
      </w:r>
      <w:r w:rsidRPr="00F86F44">
        <w:rPr>
          <w:rFonts w:ascii="Times New Roman" w:hAnsi="Times New Roman" w:cs="Times New Roman"/>
          <w:sz w:val="24"/>
          <w:szCs w:val="24"/>
        </w:rPr>
        <w:t xml:space="preserve"> od 23.6.2016. godine</w:t>
      </w:r>
      <w:r w:rsidR="0093318E">
        <w:rPr>
          <w:rFonts w:ascii="Times New Roman" w:hAnsi="Times New Roman" w:cs="Times New Roman"/>
          <w:sz w:val="24"/>
          <w:szCs w:val="24"/>
        </w:rPr>
        <w:t>.</w:t>
      </w:r>
      <w:r w:rsidRPr="00F86F44">
        <w:rPr>
          <w:rFonts w:ascii="Times New Roman" w:hAnsi="Times New Roman" w:cs="Times New Roman"/>
          <w:sz w:val="24"/>
          <w:szCs w:val="24"/>
        </w:rPr>
        <w:t xml:space="preserve"> </w:t>
      </w:r>
    </w:p>
    <w:p w14:paraId="27C9779E" w14:textId="77777777" w:rsidR="00D54532" w:rsidRPr="00F86F44" w:rsidRDefault="00D54532" w:rsidP="00D54532">
      <w:pPr>
        <w:pStyle w:val="Bezproreda"/>
        <w:rPr>
          <w:rFonts w:ascii="Times New Roman" w:hAnsi="Times New Roman" w:cs="Times New Roman"/>
          <w:sz w:val="24"/>
          <w:szCs w:val="24"/>
        </w:rPr>
      </w:pPr>
    </w:p>
    <w:p w14:paraId="76FEA5D6" w14:textId="77777777" w:rsidR="00D54532" w:rsidRPr="00F86F44"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Vjerovniku pod red. br.21. ARKADA d.o.o. </w:t>
      </w:r>
      <w:r w:rsidR="0093318E">
        <w:rPr>
          <w:rFonts w:ascii="Times New Roman" w:hAnsi="Times New Roman" w:cs="Times New Roman"/>
          <w:sz w:val="24"/>
          <w:szCs w:val="24"/>
        </w:rPr>
        <w:t xml:space="preserve">da je </w:t>
      </w:r>
      <w:r w:rsidRPr="00F86F44">
        <w:rPr>
          <w:rFonts w:ascii="Times New Roman" w:hAnsi="Times New Roman" w:cs="Times New Roman"/>
          <w:sz w:val="24"/>
          <w:szCs w:val="24"/>
        </w:rPr>
        <w:t>priznato  potraživanje od 2.287.318,93 kn</w:t>
      </w:r>
      <w:r w:rsidR="0093318E">
        <w:rPr>
          <w:rFonts w:ascii="Times New Roman" w:hAnsi="Times New Roman" w:cs="Times New Roman"/>
          <w:sz w:val="24"/>
          <w:szCs w:val="24"/>
        </w:rPr>
        <w:t xml:space="preserve"> te su </w:t>
      </w:r>
      <w:r w:rsidRPr="00F86F44">
        <w:rPr>
          <w:rFonts w:ascii="Times New Roman" w:hAnsi="Times New Roman" w:cs="Times New Roman"/>
          <w:sz w:val="24"/>
          <w:szCs w:val="24"/>
        </w:rPr>
        <w:t xml:space="preserve"> navedene  pravomoćne i ovršne presude koje su donesene u kasnijem roku nego je izvršeno plaćanje</w:t>
      </w:r>
      <w:r w:rsidR="00E42391">
        <w:rPr>
          <w:rFonts w:ascii="Times New Roman" w:hAnsi="Times New Roman" w:cs="Times New Roman"/>
          <w:sz w:val="24"/>
          <w:szCs w:val="24"/>
        </w:rPr>
        <w:t xml:space="preserve"> od strane stečajnog dužnika</w:t>
      </w:r>
      <w:r w:rsidRPr="00F86F44">
        <w:rPr>
          <w:rFonts w:ascii="Times New Roman" w:hAnsi="Times New Roman" w:cs="Times New Roman"/>
          <w:sz w:val="24"/>
          <w:szCs w:val="24"/>
        </w:rPr>
        <w:t>.  Radi pojašnjenja</w:t>
      </w:r>
      <w:r w:rsidR="00D25680">
        <w:rPr>
          <w:rFonts w:ascii="Times New Roman" w:hAnsi="Times New Roman" w:cs="Times New Roman"/>
          <w:sz w:val="24"/>
          <w:szCs w:val="24"/>
        </w:rPr>
        <w:t>,</w:t>
      </w:r>
      <w:r w:rsidRPr="00F86F44">
        <w:rPr>
          <w:rFonts w:ascii="Times New Roman" w:hAnsi="Times New Roman" w:cs="Times New Roman"/>
          <w:sz w:val="24"/>
          <w:szCs w:val="24"/>
        </w:rPr>
        <w:t xml:space="preserve"> Ministarstvo financija, Porezna uprava Zagreb odnosno Varaždin je u međuvremenu o ovršnom postupku kao dužnikovom dužniku skinula sa žiro računa kompletan iznos potraživanja u odnosu na ARKADA d.o.o. , prije nego je doneseno pravomoćna i ovršna odluka koja se tiče obveze stečajnog dužnika prema ovom vjerovniku. U poslovnim knjigama dužnika nema iskazanog duga prema ovom vjerovniku</w:t>
      </w:r>
      <w:r w:rsidR="00E42391">
        <w:rPr>
          <w:rFonts w:ascii="Times New Roman" w:hAnsi="Times New Roman" w:cs="Times New Roman"/>
          <w:sz w:val="24"/>
          <w:szCs w:val="24"/>
        </w:rPr>
        <w:t>, radi čega se njegova tražbina u cijelosti osporava.</w:t>
      </w:r>
    </w:p>
    <w:p w14:paraId="222D00D9" w14:textId="77777777" w:rsidR="00D54532" w:rsidRPr="00F86F44" w:rsidRDefault="00D54532" w:rsidP="001D2797">
      <w:pPr>
        <w:pStyle w:val="Bezproreda"/>
        <w:jc w:val="both"/>
        <w:rPr>
          <w:rFonts w:ascii="Times New Roman" w:hAnsi="Times New Roman" w:cs="Times New Roman"/>
          <w:sz w:val="24"/>
          <w:szCs w:val="24"/>
        </w:rPr>
      </w:pPr>
    </w:p>
    <w:p w14:paraId="33865348" w14:textId="77777777" w:rsidR="00D54532" w:rsidRDefault="00D54532" w:rsidP="001D2797">
      <w:pPr>
        <w:pStyle w:val="Bezproreda"/>
        <w:jc w:val="both"/>
        <w:rPr>
          <w:rFonts w:ascii="Times New Roman" w:hAnsi="Times New Roman" w:cs="Times New Roman"/>
          <w:sz w:val="24"/>
          <w:szCs w:val="24"/>
        </w:rPr>
      </w:pPr>
      <w:r w:rsidRPr="00F86F44">
        <w:rPr>
          <w:rFonts w:ascii="Times New Roman" w:hAnsi="Times New Roman" w:cs="Times New Roman"/>
          <w:sz w:val="24"/>
          <w:szCs w:val="24"/>
        </w:rPr>
        <w:tab/>
        <w:t xml:space="preserve">Vjerovniku pod red. br. 27. Ministarstvo Financija, </w:t>
      </w:r>
      <w:r w:rsidR="00E42391">
        <w:rPr>
          <w:rFonts w:ascii="Times New Roman" w:hAnsi="Times New Roman" w:cs="Times New Roman"/>
          <w:sz w:val="24"/>
          <w:szCs w:val="24"/>
        </w:rPr>
        <w:t xml:space="preserve">da je </w:t>
      </w:r>
      <w:r w:rsidRPr="00F86F44">
        <w:rPr>
          <w:rFonts w:ascii="Times New Roman" w:hAnsi="Times New Roman" w:cs="Times New Roman"/>
          <w:sz w:val="24"/>
          <w:szCs w:val="24"/>
        </w:rPr>
        <w:t>priznat</w:t>
      </w:r>
      <w:r w:rsidR="00E42391">
        <w:rPr>
          <w:rFonts w:ascii="Times New Roman" w:hAnsi="Times New Roman" w:cs="Times New Roman"/>
          <w:sz w:val="24"/>
          <w:szCs w:val="24"/>
        </w:rPr>
        <w:t>a tražbina</w:t>
      </w:r>
      <w:r w:rsidR="00D25680">
        <w:rPr>
          <w:rFonts w:ascii="Times New Roman" w:hAnsi="Times New Roman" w:cs="Times New Roman"/>
          <w:sz w:val="24"/>
          <w:szCs w:val="24"/>
        </w:rPr>
        <w:t xml:space="preserve"> </w:t>
      </w:r>
      <w:r w:rsidR="00E42391">
        <w:rPr>
          <w:rFonts w:ascii="Times New Roman" w:hAnsi="Times New Roman" w:cs="Times New Roman"/>
          <w:sz w:val="24"/>
          <w:szCs w:val="24"/>
        </w:rPr>
        <w:t xml:space="preserve">u iznosu </w:t>
      </w:r>
      <w:r w:rsidRPr="00F86F44">
        <w:rPr>
          <w:rFonts w:ascii="Times New Roman" w:hAnsi="Times New Roman" w:cs="Times New Roman"/>
          <w:sz w:val="24"/>
          <w:szCs w:val="24"/>
        </w:rPr>
        <w:t>od 4.973.087,58 kn</w:t>
      </w:r>
      <w:r w:rsidR="00E42391">
        <w:rPr>
          <w:rFonts w:ascii="Times New Roman" w:hAnsi="Times New Roman" w:cs="Times New Roman"/>
          <w:sz w:val="24"/>
          <w:szCs w:val="24"/>
        </w:rPr>
        <w:t>.</w:t>
      </w:r>
      <w:r w:rsidRPr="00F86F44">
        <w:rPr>
          <w:rFonts w:ascii="Times New Roman" w:hAnsi="Times New Roman" w:cs="Times New Roman"/>
          <w:sz w:val="24"/>
          <w:szCs w:val="24"/>
        </w:rPr>
        <w:t xml:space="preserve">  Iz obrazloženja stečajne upraviteljice</w:t>
      </w:r>
      <w:r w:rsidR="00E42391">
        <w:rPr>
          <w:rFonts w:ascii="Times New Roman" w:hAnsi="Times New Roman" w:cs="Times New Roman"/>
          <w:sz w:val="24"/>
          <w:szCs w:val="24"/>
        </w:rPr>
        <w:t xml:space="preserve"> da se </w:t>
      </w:r>
      <w:r w:rsidRPr="00F86F44">
        <w:rPr>
          <w:rFonts w:ascii="Times New Roman" w:hAnsi="Times New Roman" w:cs="Times New Roman"/>
          <w:sz w:val="24"/>
          <w:szCs w:val="24"/>
        </w:rPr>
        <w:t xml:space="preserve"> radi  o iznosu PDV i dr</w:t>
      </w:r>
      <w:r w:rsidR="00E42391">
        <w:rPr>
          <w:rFonts w:ascii="Times New Roman" w:hAnsi="Times New Roman" w:cs="Times New Roman"/>
          <w:sz w:val="24"/>
          <w:szCs w:val="24"/>
        </w:rPr>
        <w:t>ugih obveza stečajnog dužnika prema državi</w:t>
      </w:r>
      <w:r w:rsidRPr="00F86F44">
        <w:rPr>
          <w:rFonts w:ascii="Times New Roman" w:hAnsi="Times New Roman" w:cs="Times New Roman"/>
          <w:sz w:val="24"/>
          <w:szCs w:val="24"/>
        </w:rPr>
        <w:t>,</w:t>
      </w:r>
      <w:r w:rsidR="00E42391">
        <w:rPr>
          <w:rFonts w:ascii="Times New Roman" w:hAnsi="Times New Roman" w:cs="Times New Roman"/>
          <w:sz w:val="24"/>
          <w:szCs w:val="24"/>
        </w:rPr>
        <w:t xml:space="preserve"> međutim, da </w:t>
      </w:r>
      <w:r w:rsidRPr="00F86F44">
        <w:rPr>
          <w:rFonts w:ascii="Times New Roman" w:hAnsi="Times New Roman" w:cs="Times New Roman"/>
          <w:sz w:val="24"/>
          <w:szCs w:val="24"/>
        </w:rPr>
        <w:t xml:space="preserve"> ovdje treba napomenuti da je veći</w:t>
      </w:r>
      <w:r w:rsidR="00E42391">
        <w:rPr>
          <w:rFonts w:ascii="Times New Roman" w:hAnsi="Times New Roman" w:cs="Times New Roman"/>
          <w:sz w:val="24"/>
          <w:szCs w:val="24"/>
        </w:rPr>
        <w:t xml:space="preserve"> dio </w:t>
      </w:r>
      <w:r w:rsidRPr="00F86F44">
        <w:rPr>
          <w:rFonts w:ascii="Times New Roman" w:hAnsi="Times New Roman" w:cs="Times New Roman"/>
          <w:sz w:val="24"/>
          <w:szCs w:val="24"/>
        </w:rPr>
        <w:t xml:space="preserve"> </w:t>
      </w:r>
      <w:r w:rsidR="00E42391">
        <w:rPr>
          <w:rFonts w:ascii="Times New Roman" w:hAnsi="Times New Roman" w:cs="Times New Roman"/>
          <w:sz w:val="24"/>
          <w:szCs w:val="24"/>
        </w:rPr>
        <w:t xml:space="preserve">prijavljenog </w:t>
      </w:r>
      <w:r w:rsidRPr="00F86F44">
        <w:rPr>
          <w:rFonts w:ascii="Times New Roman" w:hAnsi="Times New Roman" w:cs="Times New Roman"/>
          <w:sz w:val="24"/>
          <w:szCs w:val="24"/>
        </w:rPr>
        <w:t>iznos</w:t>
      </w:r>
      <w:r w:rsidR="00E42391">
        <w:rPr>
          <w:rFonts w:ascii="Times New Roman" w:hAnsi="Times New Roman" w:cs="Times New Roman"/>
          <w:sz w:val="24"/>
          <w:szCs w:val="24"/>
        </w:rPr>
        <w:t>a</w:t>
      </w:r>
      <w:r w:rsidRPr="00F86F44">
        <w:rPr>
          <w:rFonts w:ascii="Times New Roman" w:hAnsi="Times New Roman" w:cs="Times New Roman"/>
          <w:sz w:val="24"/>
          <w:szCs w:val="24"/>
        </w:rPr>
        <w:t xml:space="preserve"> Ministarstvo financija</w:t>
      </w:r>
      <w:r w:rsidR="00E42391">
        <w:rPr>
          <w:rFonts w:ascii="Times New Roman" w:hAnsi="Times New Roman" w:cs="Times New Roman"/>
          <w:sz w:val="24"/>
          <w:szCs w:val="24"/>
        </w:rPr>
        <w:t xml:space="preserve"> već</w:t>
      </w:r>
      <w:r w:rsidRPr="00F86F44">
        <w:rPr>
          <w:rFonts w:ascii="Times New Roman" w:hAnsi="Times New Roman" w:cs="Times New Roman"/>
          <w:sz w:val="24"/>
          <w:szCs w:val="24"/>
        </w:rPr>
        <w:t xml:space="preserve"> naplatilo u ovršnom postupku prema </w:t>
      </w:r>
      <w:proofErr w:type="spellStart"/>
      <w:r w:rsidRPr="00F86F44">
        <w:rPr>
          <w:rFonts w:ascii="Times New Roman" w:hAnsi="Times New Roman" w:cs="Times New Roman"/>
          <w:sz w:val="24"/>
          <w:szCs w:val="24"/>
        </w:rPr>
        <w:t>Atrium</w:t>
      </w:r>
      <w:proofErr w:type="spellEnd"/>
      <w:r w:rsidRPr="00F86F44">
        <w:rPr>
          <w:rFonts w:ascii="Times New Roman" w:hAnsi="Times New Roman" w:cs="Times New Roman"/>
          <w:sz w:val="24"/>
          <w:szCs w:val="24"/>
        </w:rPr>
        <w:t xml:space="preserve"> </w:t>
      </w:r>
      <w:proofErr w:type="spellStart"/>
      <w:r w:rsidRPr="00F86F44">
        <w:rPr>
          <w:rFonts w:ascii="Times New Roman" w:hAnsi="Times New Roman" w:cs="Times New Roman"/>
          <w:sz w:val="24"/>
          <w:szCs w:val="24"/>
        </w:rPr>
        <w:t>Spalatum</w:t>
      </w:r>
      <w:proofErr w:type="spellEnd"/>
      <w:r w:rsidRPr="00F86F44">
        <w:rPr>
          <w:rFonts w:ascii="Times New Roman" w:hAnsi="Times New Roman" w:cs="Times New Roman"/>
          <w:sz w:val="24"/>
          <w:szCs w:val="24"/>
        </w:rPr>
        <w:t xml:space="preserve"> d.o.o. U ovršnom postupku naplaćen je iznos od 6.209.000,00 kn s osnova rušenja dijela objekata </w:t>
      </w:r>
      <w:proofErr w:type="spellStart"/>
      <w:r w:rsidRPr="00F86F44">
        <w:rPr>
          <w:rFonts w:ascii="Times New Roman" w:hAnsi="Times New Roman" w:cs="Times New Roman"/>
          <w:sz w:val="24"/>
          <w:szCs w:val="24"/>
        </w:rPr>
        <w:t>Lazarica</w:t>
      </w:r>
      <w:proofErr w:type="spellEnd"/>
      <w:r w:rsidRPr="00F86F44">
        <w:rPr>
          <w:rFonts w:ascii="Times New Roman" w:hAnsi="Times New Roman" w:cs="Times New Roman"/>
          <w:sz w:val="24"/>
          <w:szCs w:val="24"/>
        </w:rPr>
        <w:t xml:space="preserve"> u Splitu. To plaćanje je obavljeno u određenom vremenskom razdoblju, međutim, rješenje o ovrsi nije sadržavalo obračunate kamate. Dvije godine nakon toga Ministarstvo financija obračunava kamatu, tuži i takva presuda nije pravomoćna, radi čega se vodi spora pa slijedom toga tražbinu ovog stečajnog vjerovnika, stečajni dužnik osporava u cijelosti.</w:t>
      </w:r>
    </w:p>
    <w:p w14:paraId="4335D1D0" w14:textId="77777777" w:rsidR="00E42391" w:rsidRPr="00E42391" w:rsidRDefault="00E42391" w:rsidP="001D2797">
      <w:pPr>
        <w:pStyle w:val="Bezproreda"/>
        <w:jc w:val="both"/>
        <w:rPr>
          <w:rFonts w:ascii="Times New Roman" w:hAnsi="Times New Roman" w:cs="Times New Roman"/>
          <w:sz w:val="24"/>
          <w:szCs w:val="24"/>
        </w:rPr>
      </w:pPr>
    </w:p>
    <w:p w14:paraId="02BEFE8B" w14:textId="77777777" w:rsidR="00382306" w:rsidRDefault="00382306" w:rsidP="001D2797">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14:paraId="7437D623" w14:textId="77777777" w:rsidR="00382306" w:rsidRDefault="00382306" w:rsidP="00382306">
      <w:pPr>
        <w:pStyle w:val="Bezproreda"/>
        <w:rPr>
          <w:rFonts w:ascii="Times New Roman" w:hAnsi="Times New Roman" w:cs="Times New Roman"/>
          <w:sz w:val="24"/>
          <w:szCs w:val="24"/>
        </w:rPr>
      </w:pPr>
    </w:p>
    <w:p w14:paraId="1D1EED0A" w14:textId="77777777" w:rsidR="00382306" w:rsidRDefault="00382306" w:rsidP="00382306">
      <w:pPr>
        <w:ind w:firstLine="709"/>
        <w:jc w:val="both"/>
      </w:pPr>
      <w:r>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14:paraId="46784777" w14:textId="77777777" w:rsidR="00382306" w:rsidRDefault="00382306" w:rsidP="00382306">
      <w:pPr>
        <w:jc w:val="both"/>
        <w:rPr>
          <w:rFonts w:eastAsia="Calibri"/>
          <w:lang w:eastAsia="en-US"/>
        </w:rPr>
      </w:pPr>
    </w:p>
    <w:p w14:paraId="0F5A67DD" w14:textId="77777777" w:rsidR="0013475B" w:rsidRDefault="0013475B" w:rsidP="00382306">
      <w:pPr>
        <w:jc w:val="both"/>
        <w:rPr>
          <w:rFonts w:eastAsia="Calibri"/>
          <w:lang w:eastAsia="en-US"/>
        </w:rPr>
      </w:pPr>
      <w:r>
        <w:rPr>
          <w:rFonts w:eastAsia="Calibri"/>
          <w:lang w:eastAsia="en-US"/>
        </w:rPr>
        <w:tab/>
        <w:t>Sud je pregledao prijave tražbina stečajnih vjerovnika Grada Splita,</w:t>
      </w:r>
      <w:r w:rsidR="003956EE">
        <w:rPr>
          <w:rFonts w:eastAsia="Calibri"/>
          <w:lang w:eastAsia="en-US"/>
        </w:rPr>
        <w:t xml:space="preserve"> </w:t>
      </w:r>
      <w:r>
        <w:rPr>
          <w:rFonts w:eastAsia="Calibri"/>
          <w:lang w:eastAsia="en-US"/>
        </w:rPr>
        <w:t>Arkada d.o.o.</w:t>
      </w:r>
      <w:r w:rsidR="003956EE">
        <w:rPr>
          <w:rFonts w:eastAsia="Calibri"/>
          <w:lang w:eastAsia="en-US"/>
        </w:rPr>
        <w:t>, Republike Hrvatske – Ministarstva financija</w:t>
      </w:r>
      <w:r>
        <w:rPr>
          <w:rFonts w:eastAsia="Calibri"/>
          <w:lang w:eastAsia="en-US"/>
        </w:rPr>
        <w:t>, Victa d.o.o. i H-</w:t>
      </w:r>
      <w:proofErr w:type="spellStart"/>
      <w:r>
        <w:rPr>
          <w:rFonts w:eastAsia="Calibri"/>
          <w:lang w:eastAsia="en-US"/>
        </w:rPr>
        <w:t>Abduco</w:t>
      </w:r>
      <w:proofErr w:type="spellEnd"/>
      <w:r>
        <w:rPr>
          <w:rFonts w:eastAsia="Calibri"/>
          <w:lang w:eastAsia="en-US"/>
        </w:rPr>
        <w:t xml:space="preserve"> d.o.o. koje su u cijelosti ili djelomično osporili stečajni vjerovnici Tomislav </w:t>
      </w:r>
      <w:proofErr w:type="spellStart"/>
      <w:r>
        <w:rPr>
          <w:rFonts w:eastAsia="Calibri"/>
          <w:lang w:eastAsia="en-US"/>
        </w:rPr>
        <w:t>Baus</w:t>
      </w:r>
      <w:proofErr w:type="spellEnd"/>
      <w:r>
        <w:rPr>
          <w:rFonts w:eastAsia="Calibri"/>
          <w:lang w:eastAsia="en-US"/>
        </w:rPr>
        <w:t xml:space="preserve"> i Victa d.o.o. te utvrdio da se predmetne tražbine temelje na ovršnim ispravama i to u odnosu na stečajnog vjerovnika H-</w:t>
      </w:r>
      <w:proofErr w:type="spellStart"/>
      <w:r>
        <w:rPr>
          <w:rFonts w:eastAsia="Calibri"/>
          <w:lang w:eastAsia="en-US"/>
        </w:rPr>
        <w:t>Abduco</w:t>
      </w:r>
      <w:proofErr w:type="spellEnd"/>
      <w:r>
        <w:rPr>
          <w:rFonts w:eastAsia="Calibri"/>
          <w:lang w:eastAsia="en-US"/>
        </w:rPr>
        <w:t xml:space="preserve"> d.o.o. na javnobilježničkim aktima, potvrđenim ugovorima o ustupu tražbine od 30.travnja 2014. te sklopljenim aneksima ugovorima o ustupu tražbine od 17. rujna 2015.godine</w:t>
      </w:r>
      <w:r w:rsidR="00A44AB6">
        <w:rPr>
          <w:rFonts w:eastAsia="Calibri"/>
          <w:lang w:eastAsia="en-US"/>
        </w:rPr>
        <w:t>, u odnosu na vjerovnika Grad Split na pravomoćnom i ovršnom rješenju o ovrsi Općinskog suda u Splitu br.Ovr-3744/10,u odnosu na vjerovnika Arkada d.o.o. na temelju pravomoćne i ovršne presude ovog suda br.P-1591/08</w:t>
      </w:r>
      <w:r w:rsidR="003956EE">
        <w:rPr>
          <w:rFonts w:eastAsia="Calibri"/>
          <w:lang w:eastAsia="en-US"/>
        </w:rPr>
        <w:t xml:space="preserve">, u odnosu na osporenu tražbinu Republike Hrvatske – Ministarstva financija da se ista djelomično temelji na ovršnim ispravama i to: rješenje o ovrsi od 11. ožujka 2014. godine, rješenje o ovrsi od 4. srpnja 2014. </w:t>
      </w:r>
      <w:r w:rsidR="003956EE">
        <w:rPr>
          <w:rFonts w:eastAsia="Calibri"/>
          <w:lang w:eastAsia="en-US"/>
        </w:rPr>
        <w:lastRenderedPageBreak/>
        <w:t>godine te pravomoćnog i ovršnog poreznog rješenja od 21. ožujka 2014. godine, ukupno u iznosu od 104.082,09 kn, dok se preostali dio osporene tražbine u iznosu od 4.869.005,49 kn temelji na vjerodostojnoj ispravi i to stanju računa poreznog obveznika ovjerenom po čelniku tijela te nepravomoćnoj presudi ovog suda posl.br. P-944/2009 od 29. listopada 2014. godine, koja u međuvremenu nije stekla svojstvo ovršne isprave. U o</w:t>
      </w:r>
      <w:r w:rsidR="00A44AB6">
        <w:rPr>
          <w:rFonts w:eastAsia="Calibri"/>
          <w:lang w:eastAsia="en-US"/>
        </w:rPr>
        <w:t xml:space="preserve">dnosu na djelomično osporenu tražbinu vjerovnika Victa d.o.o. u iznosu od 11.200.000,00 kn </w:t>
      </w:r>
      <w:r w:rsidR="003956EE">
        <w:rPr>
          <w:rFonts w:eastAsia="Calibri"/>
          <w:lang w:eastAsia="en-US"/>
        </w:rPr>
        <w:t>ista se temelji na</w:t>
      </w:r>
      <w:r w:rsidR="00A44AB6">
        <w:rPr>
          <w:rFonts w:eastAsia="Calibri"/>
          <w:lang w:eastAsia="en-US"/>
        </w:rPr>
        <w:t xml:space="preserve"> pravomoćno</w:t>
      </w:r>
      <w:r w:rsidR="003956EE">
        <w:rPr>
          <w:rFonts w:eastAsia="Calibri"/>
          <w:lang w:eastAsia="en-US"/>
        </w:rPr>
        <w:t>m i ovršnom</w:t>
      </w:r>
      <w:r w:rsidR="00A44AB6">
        <w:rPr>
          <w:rFonts w:eastAsia="Calibri"/>
          <w:lang w:eastAsia="en-US"/>
        </w:rPr>
        <w:t xml:space="preserve"> rješenj</w:t>
      </w:r>
      <w:r w:rsidR="003956EE">
        <w:rPr>
          <w:rFonts w:eastAsia="Calibri"/>
          <w:lang w:eastAsia="en-US"/>
        </w:rPr>
        <w:t>u</w:t>
      </w:r>
      <w:r w:rsidR="00A44AB6">
        <w:rPr>
          <w:rFonts w:eastAsia="Calibri"/>
          <w:lang w:eastAsia="en-US"/>
        </w:rPr>
        <w:t xml:space="preserve"> o ovrsi Općinskog suda u Splitu br.Ovr-914/13,</w:t>
      </w:r>
      <w:r w:rsidR="003956EE">
        <w:rPr>
          <w:rFonts w:eastAsia="Calibri"/>
          <w:lang w:eastAsia="en-US"/>
        </w:rPr>
        <w:t xml:space="preserve"> </w:t>
      </w:r>
      <w:r w:rsidR="00A44AB6">
        <w:rPr>
          <w:rFonts w:eastAsia="Calibri"/>
          <w:lang w:eastAsia="en-US"/>
        </w:rPr>
        <w:t>radi čega je</w:t>
      </w:r>
      <w:r w:rsidR="003956EE">
        <w:rPr>
          <w:rFonts w:eastAsia="Calibri"/>
          <w:lang w:eastAsia="en-US"/>
        </w:rPr>
        <w:t xml:space="preserve"> sud</w:t>
      </w:r>
      <w:r w:rsidR="00A44AB6">
        <w:rPr>
          <w:rFonts w:eastAsia="Calibri"/>
          <w:lang w:eastAsia="en-US"/>
        </w:rPr>
        <w:t xml:space="preserve"> temeljem odredbe čl. 178.st.4. SZ-a stečajne vjerovnike osporavatelje valjalo uputiti na pokretanje parnice radi utvrđivanja osnovanosti osporavanja tražbina navedenih stečajnih </w:t>
      </w:r>
      <w:proofErr w:type="spellStart"/>
      <w:r w:rsidR="00A44AB6">
        <w:rPr>
          <w:rFonts w:eastAsia="Calibri"/>
          <w:lang w:eastAsia="en-US"/>
        </w:rPr>
        <w:t>vjrovnika</w:t>
      </w:r>
      <w:proofErr w:type="spellEnd"/>
      <w:r w:rsidR="00A44AB6">
        <w:rPr>
          <w:rFonts w:eastAsia="Calibri"/>
          <w:lang w:eastAsia="en-US"/>
        </w:rPr>
        <w:t xml:space="preserve"> koje je priznao stečajni upravitelj</w:t>
      </w:r>
      <w:r w:rsidR="003956EE">
        <w:rPr>
          <w:rFonts w:eastAsia="Calibri"/>
          <w:lang w:eastAsia="en-US"/>
        </w:rPr>
        <w:t>, a osporili</w:t>
      </w:r>
      <w:r w:rsidR="00A44AB6">
        <w:rPr>
          <w:rFonts w:eastAsia="Calibri"/>
          <w:lang w:eastAsia="en-US"/>
        </w:rPr>
        <w:t xml:space="preserve"> drugi stečajni vjerovnici osporavatelji</w:t>
      </w:r>
      <w:r w:rsidR="003956EE">
        <w:rPr>
          <w:rFonts w:eastAsia="Calibri"/>
          <w:lang w:eastAsia="en-US"/>
        </w:rPr>
        <w:t xml:space="preserve">, čije tražbine se </w:t>
      </w:r>
      <w:r w:rsidR="00A44AB6">
        <w:rPr>
          <w:rFonts w:eastAsia="Calibri"/>
          <w:lang w:eastAsia="en-US"/>
        </w:rPr>
        <w:t xml:space="preserve"> temelje na ovršnim ispravama. </w:t>
      </w:r>
    </w:p>
    <w:p w14:paraId="1A4F55A4" w14:textId="77777777" w:rsidR="0013475B" w:rsidRDefault="0013475B" w:rsidP="00382306">
      <w:pPr>
        <w:jc w:val="both"/>
        <w:rPr>
          <w:rFonts w:eastAsia="Calibri"/>
          <w:lang w:eastAsia="en-US"/>
        </w:rPr>
      </w:pPr>
    </w:p>
    <w:p w14:paraId="70952B93" w14:textId="77777777" w:rsidR="00382306" w:rsidRDefault="00382306" w:rsidP="00382306">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 178. i 179.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14:paraId="25B58CAE" w14:textId="77777777" w:rsidR="00382306" w:rsidRDefault="00382306" w:rsidP="00382306">
      <w:pPr>
        <w:ind w:left="2124" w:firstLine="708"/>
        <w:rPr>
          <w:rFonts w:eastAsia="Calibri"/>
          <w:lang w:eastAsia="en-US"/>
        </w:rPr>
      </w:pPr>
      <w:r>
        <w:rPr>
          <w:rFonts w:eastAsia="Calibri"/>
          <w:lang w:eastAsia="en-US"/>
        </w:rPr>
        <w:t xml:space="preserve">U Splitu, </w:t>
      </w:r>
      <w:r w:rsidR="002740AD">
        <w:rPr>
          <w:rFonts w:eastAsia="Calibri"/>
          <w:lang w:eastAsia="en-US"/>
        </w:rPr>
        <w:t>01</w:t>
      </w:r>
      <w:r w:rsidR="00E42391">
        <w:rPr>
          <w:rFonts w:eastAsia="Calibri"/>
          <w:lang w:eastAsia="en-US"/>
        </w:rPr>
        <w:t xml:space="preserve">. </w:t>
      </w:r>
      <w:r w:rsidR="002740AD">
        <w:rPr>
          <w:rFonts w:eastAsia="Calibri"/>
          <w:lang w:eastAsia="en-US"/>
        </w:rPr>
        <w:t>sr</w:t>
      </w:r>
      <w:r w:rsidR="00E42391">
        <w:rPr>
          <w:rFonts w:eastAsia="Calibri"/>
          <w:lang w:eastAsia="en-US"/>
        </w:rPr>
        <w:t xml:space="preserve">pnja </w:t>
      </w:r>
      <w:r>
        <w:rPr>
          <w:rFonts w:eastAsia="Calibri"/>
          <w:lang w:eastAsia="en-US"/>
        </w:rPr>
        <w:t xml:space="preserve"> 2016.  godine.</w:t>
      </w:r>
    </w:p>
    <w:p w14:paraId="40E2C6CD" w14:textId="77777777" w:rsidR="00382306" w:rsidRDefault="00382306" w:rsidP="00382306">
      <w:pPr>
        <w:ind w:left="2124" w:firstLine="708"/>
        <w:rPr>
          <w:rFonts w:eastAsia="Calibri"/>
          <w:lang w:eastAsia="en-US"/>
        </w:rPr>
      </w:pPr>
    </w:p>
    <w:p w14:paraId="56F18D46" w14:textId="77777777" w:rsidR="00382306" w:rsidRDefault="00382306" w:rsidP="00382306">
      <w:pPr>
        <w:jc w:val="center"/>
        <w:rPr>
          <w:rFonts w:eastAsia="Calibri"/>
          <w:sz w:val="16"/>
          <w:szCs w:val="16"/>
          <w:lang w:eastAsia="en-US"/>
        </w:rPr>
      </w:pPr>
    </w:p>
    <w:p w14:paraId="0BC5985D" w14:textId="77777777" w:rsidR="00382306" w:rsidRDefault="00382306" w:rsidP="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3956EE">
        <w:rPr>
          <w:rFonts w:eastAsia="Calibri"/>
          <w:lang w:eastAsia="en-US"/>
        </w:rPr>
        <w:t xml:space="preserve">   </w:t>
      </w:r>
      <w:r>
        <w:rPr>
          <w:rFonts w:eastAsia="Calibri"/>
          <w:lang w:eastAsia="en-US"/>
        </w:rPr>
        <w:t xml:space="preserve">S  U  D  A  C </w:t>
      </w:r>
    </w:p>
    <w:p w14:paraId="3672EAC6" w14:textId="77777777" w:rsidR="00382306" w:rsidRDefault="00382306" w:rsidP="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14:paraId="71A5703D" w14:textId="77777777" w:rsidR="00382306" w:rsidRDefault="00382306" w:rsidP="00382306">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3956EE">
        <w:rPr>
          <w:rFonts w:eastAsia="Calibri"/>
          <w:lang w:eastAsia="en-US"/>
        </w:rPr>
        <w:t xml:space="preserve"> </w:t>
      </w:r>
      <w:r>
        <w:rPr>
          <w:rFonts w:eastAsia="Calibri"/>
          <w:lang w:eastAsia="en-US"/>
        </w:rPr>
        <w:t xml:space="preserve">Velimir Vuković </w:t>
      </w:r>
    </w:p>
    <w:p w14:paraId="72CFCAD8" w14:textId="77777777" w:rsidR="00382306" w:rsidRDefault="00382306" w:rsidP="00382306">
      <w:pPr>
        <w:jc w:val="both"/>
        <w:rPr>
          <w:rFonts w:eastAsia="Calibri"/>
          <w:lang w:eastAsia="en-US"/>
        </w:rPr>
      </w:pPr>
    </w:p>
    <w:p w14:paraId="28A5B5E2" w14:textId="77777777" w:rsidR="00382306" w:rsidRDefault="00382306" w:rsidP="00382306">
      <w:pPr>
        <w:jc w:val="both"/>
        <w:rPr>
          <w:rFonts w:eastAsia="Calibri"/>
          <w:lang w:eastAsia="en-US"/>
        </w:rPr>
      </w:pPr>
    </w:p>
    <w:p w14:paraId="783F6ADA" w14:textId="77777777" w:rsidR="00382306" w:rsidRDefault="00382306" w:rsidP="00382306">
      <w:pPr>
        <w:jc w:val="both"/>
        <w:rPr>
          <w:rFonts w:eastAsia="Calibri"/>
          <w:sz w:val="16"/>
          <w:szCs w:val="16"/>
          <w:u w:val="single"/>
          <w:lang w:eastAsia="en-US"/>
        </w:rPr>
      </w:pPr>
    </w:p>
    <w:p w14:paraId="33F31F89" w14:textId="77777777" w:rsidR="00382306" w:rsidRDefault="00382306" w:rsidP="00382306">
      <w:pPr>
        <w:jc w:val="both"/>
        <w:rPr>
          <w:rFonts w:eastAsia="Calibri"/>
          <w:lang w:eastAsia="en-US"/>
        </w:rPr>
      </w:pPr>
      <w:r>
        <w:rPr>
          <w:rFonts w:eastAsia="Calibri"/>
          <w:lang w:eastAsia="en-US"/>
        </w:rPr>
        <w:t xml:space="preserve">POUKA O PRAVNOM LIJEKU: </w:t>
      </w:r>
    </w:p>
    <w:p w14:paraId="110DABCE" w14:textId="77777777" w:rsidR="00382306" w:rsidRDefault="00382306" w:rsidP="00382306">
      <w:pPr>
        <w:jc w:val="both"/>
        <w:rPr>
          <w:rFonts w:eastAsia="Calibri"/>
          <w:lang w:eastAsia="en-US"/>
        </w:rPr>
      </w:pPr>
      <w:r>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14:paraId="5484B9ED" w14:textId="77777777" w:rsidR="00382306" w:rsidRDefault="00382306" w:rsidP="00382306">
      <w:pPr>
        <w:jc w:val="both"/>
        <w:rPr>
          <w:rFonts w:eastAsia="Calibri"/>
          <w:lang w:eastAsia="en-US"/>
        </w:rPr>
      </w:pPr>
    </w:p>
    <w:p w14:paraId="02DDACDE" w14:textId="77777777" w:rsidR="00382306" w:rsidRDefault="00382306" w:rsidP="00382306">
      <w:pPr>
        <w:jc w:val="both"/>
        <w:rPr>
          <w:rFonts w:eastAsia="Calibri"/>
          <w:lang w:eastAsia="en-US"/>
        </w:rPr>
      </w:pPr>
      <w:r>
        <w:rPr>
          <w:rFonts w:eastAsia="Calibri"/>
          <w:lang w:eastAsia="en-US"/>
        </w:rPr>
        <w:t>DNA:</w:t>
      </w:r>
    </w:p>
    <w:p w14:paraId="0D3D661E" w14:textId="77777777" w:rsidR="00E42391" w:rsidRDefault="00382306" w:rsidP="00107D9F">
      <w:pPr>
        <w:jc w:val="both"/>
      </w:pPr>
      <w:r>
        <w:t>- stečajn</w:t>
      </w:r>
      <w:r w:rsidR="00E42391">
        <w:t>oj</w:t>
      </w:r>
      <w:r>
        <w:t xml:space="preserve"> upravitelj</w:t>
      </w:r>
      <w:r w:rsidR="00E42391">
        <w:t>ici</w:t>
      </w:r>
    </w:p>
    <w:p w14:paraId="0783397D" w14:textId="77777777" w:rsidR="00E42391" w:rsidRDefault="00382306" w:rsidP="00E42391">
      <w:pPr>
        <w:jc w:val="both"/>
      </w:pPr>
      <w:r>
        <w:t>-stečajn</w:t>
      </w:r>
      <w:r w:rsidR="00E42391">
        <w:t>im</w:t>
      </w:r>
      <w:r>
        <w:t xml:space="preserve"> vjerovni</w:t>
      </w:r>
      <w:r w:rsidR="003956EE">
        <w:t>cima:</w:t>
      </w:r>
    </w:p>
    <w:p w14:paraId="50411770" w14:textId="77777777" w:rsidR="003956EE" w:rsidRDefault="003956EE" w:rsidP="003956EE">
      <w:pPr>
        <w:jc w:val="both"/>
      </w:pPr>
      <w:r>
        <w:t xml:space="preserve">- </w:t>
      </w:r>
      <w:proofErr w:type="spellStart"/>
      <w:r w:rsidR="00E42391">
        <w:t>Groing</w:t>
      </w:r>
      <w:proofErr w:type="spellEnd"/>
      <w:r w:rsidR="00E42391">
        <w:t xml:space="preserve"> gradnja d.o.</w:t>
      </w:r>
      <w:r>
        <w:t xml:space="preserve">o. </w:t>
      </w:r>
    </w:p>
    <w:p w14:paraId="6C2D069E" w14:textId="77777777" w:rsidR="003956EE" w:rsidRDefault="003956EE" w:rsidP="003956EE">
      <w:pPr>
        <w:jc w:val="both"/>
      </w:pPr>
      <w:r>
        <w:t xml:space="preserve">- Monter projekt d.o.o. </w:t>
      </w:r>
    </w:p>
    <w:p w14:paraId="1663DA08" w14:textId="77777777" w:rsidR="003956EE" w:rsidRDefault="003956EE" w:rsidP="003956EE">
      <w:pPr>
        <w:jc w:val="both"/>
      </w:pPr>
      <w:r>
        <w:t xml:space="preserve">- </w:t>
      </w:r>
      <w:proofErr w:type="spellStart"/>
      <w:r>
        <w:t>Point</w:t>
      </w:r>
      <w:proofErr w:type="spellEnd"/>
      <w:r>
        <w:t xml:space="preserve"> inženjering d.o.o.</w:t>
      </w:r>
      <w:r w:rsidRPr="003956EE">
        <w:t xml:space="preserve"> </w:t>
      </w:r>
      <w:r>
        <w:t>u stečaju po stečajnom upravitelju Mirku Kozina</w:t>
      </w:r>
    </w:p>
    <w:p w14:paraId="0FB0177C" w14:textId="77777777" w:rsidR="003956EE" w:rsidRDefault="003956EE" w:rsidP="003956EE">
      <w:pPr>
        <w:jc w:val="both"/>
      </w:pPr>
      <w:r>
        <w:t xml:space="preserve">- </w:t>
      </w:r>
      <w:proofErr w:type="spellStart"/>
      <w:r>
        <w:t>Berica</w:t>
      </w:r>
      <w:proofErr w:type="spellEnd"/>
      <w:r>
        <w:t xml:space="preserve"> d.o.o. </w:t>
      </w:r>
    </w:p>
    <w:p w14:paraId="7181BAD3" w14:textId="77777777" w:rsidR="003956EE" w:rsidRDefault="003956EE" w:rsidP="003956EE">
      <w:pPr>
        <w:jc w:val="both"/>
      </w:pPr>
      <w:r>
        <w:t>- Orbis holding d.o.o.</w:t>
      </w:r>
    </w:p>
    <w:p w14:paraId="18E91522" w14:textId="77777777" w:rsidR="003956EE" w:rsidRDefault="003956EE" w:rsidP="003956EE">
      <w:pPr>
        <w:jc w:val="both"/>
      </w:pPr>
      <w:r>
        <w:t xml:space="preserve">- Aldi d.o.o. po punomoćniku </w:t>
      </w:r>
      <w:proofErr w:type="spellStart"/>
      <w:r>
        <w:t>Ici</w:t>
      </w:r>
      <w:proofErr w:type="spellEnd"/>
      <w:r>
        <w:t xml:space="preserve"> Škarpi, odvjetniku u Splitu</w:t>
      </w:r>
    </w:p>
    <w:p w14:paraId="40DC8328" w14:textId="77777777" w:rsidR="003956EE" w:rsidRDefault="003956EE" w:rsidP="003956EE">
      <w:pPr>
        <w:jc w:val="both"/>
      </w:pPr>
      <w:r>
        <w:t>- Grad Split</w:t>
      </w:r>
    </w:p>
    <w:p w14:paraId="66A06C25" w14:textId="77777777" w:rsidR="003956EE" w:rsidRDefault="003956EE" w:rsidP="003956EE">
      <w:pPr>
        <w:jc w:val="both"/>
      </w:pPr>
      <w:r>
        <w:t xml:space="preserve">- Jadrankamen d.d. u stečaju po stečajnoj upraviteljici </w:t>
      </w:r>
      <w:proofErr w:type="spellStart"/>
      <w:r>
        <w:t>Anči</w:t>
      </w:r>
      <w:proofErr w:type="spellEnd"/>
      <w:r>
        <w:t xml:space="preserve"> Bašić</w:t>
      </w:r>
    </w:p>
    <w:p w14:paraId="3361C6BF" w14:textId="77777777" w:rsidR="003956EE" w:rsidRDefault="003956EE" w:rsidP="003956EE">
      <w:pPr>
        <w:jc w:val="both"/>
      </w:pPr>
      <w:r>
        <w:t>- Branimir Roje po punomoćniku Ivanu Čizmiću, odvjetniku u Splitu</w:t>
      </w:r>
    </w:p>
    <w:p w14:paraId="4912582A" w14:textId="77777777" w:rsidR="003956EE" w:rsidRDefault="003956EE" w:rsidP="003956EE">
      <w:pPr>
        <w:jc w:val="both"/>
      </w:pPr>
      <w:r>
        <w:t xml:space="preserve">- Kristina </w:t>
      </w:r>
      <w:proofErr w:type="spellStart"/>
      <w:r>
        <w:t>Balarin</w:t>
      </w:r>
      <w:proofErr w:type="spellEnd"/>
      <w:r>
        <w:t xml:space="preserve"> Đipalo</w:t>
      </w:r>
    </w:p>
    <w:p w14:paraId="5FCD27BC" w14:textId="77777777" w:rsidR="003956EE" w:rsidRDefault="003956EE" w:rsidP="003956EE">
      <w:pPr>
        <w:jc w:val="both"/>
      </w:pPr>
      <w:r>
        <w:t>- Damir Batarelo</w:t>
      </w:r>
    </w:p>
    <w:p w14:paraId="5C7A4763" w14:textId="77777777" w:rsidR="003956EE" w:rsidRDefault="003956EE" w:rsidP="003956EE">
      <w:pPr>
        <w:jc w:val="both"/>
      </w:pPr>
      <w:r>
        <w:t>- Dragić d.o.o.</w:t>
      </w:r>
    </w:p>
    <w:p w14:paraId="5A1196FA" w14:textId="77777777" w:rsidR="003956EE" w:rsidRDefault="003956EE" w:rsidP="003956EE">
      <w:pPr>
        <w:jc w:val="both"/>
      </w:pPr>
      <w:r>
        <w:t xml:space="preserve">- Smreka-Co d.o.o. po punomoćnici </w:t>
      </w:r>
      <w:proofErr w:type="spellStart"/>
      <w:r>
        <w:t>Saneli</w:t>
      </w:r>
      <w:proofErr w:type="spellEnd"/>
      <w:r>
        <w:t xml:space="preserve"> </w:t>
      </w:r>
      <w:proofErr w:type="spellStart"/>
      <w:r>
        <w:t>Džuzdanović</w:t>
      </w:r>
      <w:proofErr w:type="spellEnd"/>
      <w:r>
        <w:t xml:space="preserve"> </w:t>
      </w:r>
      <w:proofErr w:type="spellStart"/>
      <w:r>
        <w:t>Ligutić</w:t>
      </w:r>
      <w:proofErr w:type="spellEnd"/>
      <w:r>
        <w:t>, odvjetnici u Splitu</w:t>
      </w:r>
    </w:p>
    <w:p w14:paraId="6FD9D1E1" w14:textId="77777777" w:rsidR="003956EE" w:rsidRDefault="003956EE" w:rsidP="003956EE">
      <w:pPr>
        <w:jc w:val="both"/>
      </w:pPr>
      <w:r>
        <w:t>- Arkada d.o.o.</w:t>
      </w:r>
      <w:r w:rsidR="000D26FD">
        <w:t xml:space="preserve"> po punomoćniku Igoru Svilaru, odvjetniku u Zagrebu</w:t>
      </w:r>
    </w:p>
    <w:p w14:paraId="12559582" w14:textId="77777777" w:rsidR="003956EE" w:rsidRDefault="003956EE" w:rsidP="003956EE">
      <w:pPr>
        <w:jc w:val="both"/>
      </w:pPr>
      <w:r>
        <w:t>-</w:t>
      </w:r>
      <w:r w:rsidR="00E42391">
        <w:t xml:space="preserve"> Republika Hrvatska, Ministarstvo Fi</w:t>
      </w:r>
      <w:r>
        <w:t>nancija po ŽDO Split</w:t>
      </w:r>
    </w:p>
    <w:p w14:paraId="78555DF0" w14:textId="77777777" w:rsidR="003956EE" w:rsidRDefault="003956EE" w:rsidP="003956EE">
      <w:pPr>
        <w:jc w:val="both"/>
      </w:pPr>
      <w:r>
        <w:t xml:space="preserve">- </w:t>
      </w:r>
      <w:r w:rsidR="00E42391">
        <w:t>Ivica Primorac</w:t>
      </w:r>
      <w:r w:rsidR="000D26FD">
        <w:t xml:space="preserve"> po punomoćniku Goranu </w:t>
      </w:r>
      <w:proofErr w:type="spellStart"/>
      <w:r w:rsidR="000D26FD">
        <w:t>Katuri</w:t>
      </w:r>
      <w:proofErr w:type="spellEnd"/>
      <w:r w:rsidR="000D26FD">
        <w:t>, odvjetniku u Splitu</w:t>
      </w:r>
    </w:p>
    <w:p w14:paraId="7E01A57D" w14:textId="77777777" w:rsidR="000D26FD" w:rsidRDefault="003956EE" w:rsidP="003956EE">
      <w:pPr>
        <w:jc w:val="both"/>
      </w:pPr>
      <w:r>
        <w:t>- Rosan Leko</w:t>
      </w:r>
      <w:r w:rsidR="000D26FD">
        <w:t xml:space="preserve"> po</w:t>
      </w:r>
      <w:r w:rsidR="000D26FD" w:rsidRPr="000D26FD">
        <w:t xml:space="preserve"> punomoćniku Goranu </w:t>
      </w:r>
      <w:proofErr w:type="spellStart"/>
      <w:r w:rsidR="000D26FD" w:rsidRPr="000D26FD">
        <w:t>Katuri</w:t>
      </w:r>
      <w:proofErr w:type="spellEnd"/>
      <w:r w:rsidR="000D26FD" w:rsidRPr="000D26FD">
        <w:t>, odvjetniku u Splitu</w:t>
      </w:r>
    </w:p>
    <w:p w14:paraId="20369C6E" w14:textId="77777777" w:rsidR="003956EE" w:rsidRDefault="003956EE" w:rsidP="003956EE">
      <w:pPr>
        <w:jc w:val="both"/>
      </w:pPr>
      <w:r>
        <w:t>- Victa d.o.o. po punomoćniku Jeri Matiću, odvjetniku u Splitu</w:t>
      </w:r>
    </w:p>
    <w:p w14:paraId="6A1BF0B7" w14:textId="77777777" w:rsidR="003956EE" w:rsidRDefault="003956EE" w:rsidP="003956EE">
      <w:pPr>
        <w:jc w:val="both"/>
      </w:pPr>
      <w:r>
        <w:lastRenderedPageBreak/>
        <w:t xml:space="preserve">- </w:t>
      </w:r>
      <w:proofErr w:type="spellStart"/>
      <w:r w:rsidR="00E42391">
        <w:t>Rubigrad</w:t>
      </w:r>
      <w:proofErr w:type="spellEnd"/>
      <w:r w:rsidR="00E42391">
        <w:t xml:space="preserve"> d.o.o.</w:t>
      </w:r>
      <w:r w:rsidR="000D26FD">
        <w:t xml:space="preserve"> po punomoćnici Tatjani Marković, odvjetnici u Splitu</w:t>
      </w:r>
    </w:p>
    <w:p w14:paraId="4CEE84A1" w14:textId="77777777" w:rsidR="003956EE" w:rsidRDefault="003956EE" w:rsidP="003956EE">
      <w:pPr>
        <w:jc w:val="both"/>
      </w:pPr>
      <w:r>
        <w:t>-</w:t>
      </w:r>
      <w:r w:rsidR="00E42391">
        <w:t xml:space="preserve"> Ivica Babić </w:t>
      </w:r>
      <w:proofErr w:type="spellStart"/>
      <w:r w:rsidR="00E42391">
        <w:t>vl</w:t>
      </w:r>
      <w:proofErr w:type="spellEnd"/>
      <w:r w:rsidR="00E42391">
        <w:t>. obrta Babić</w:t>
      </w:r>
      <w:r w:rsidR="000D26FD">
        <w:t xml:space="preserve"> po punomoćniku Mariu </w:t>
      </w:r>
      <w:proofErr w:type="spellStart"/>
      <w:r w:rsidR="000D26FD">
        <w:t>Skejiću</w:t>
      </w:r>
      <w:proofErr w:type="spellEnd"/>
      <w:r w:rsidR="000D26FD">
        <w:t>, odvjetniku u Splitu</w:t>
      </w:r>
    </w:p>
    <w:p w14:paraId="756300C2" w14:textId="77777777" w:rsidR="003956EE" w:rsidRDefault="003956EE" w:rsidP="003956EE">
      <w:pPr>
        <w:jc w:val="both"/>
      </w:pPr>
      <w:r>
        <w:t>-</w:t>
      </w:r>
      <w:r w:rsidR="00E42391">
        <w:t xml:space="preserve"> Dujo </w:t>
      </w:r>
      <w:proofErr w:type="spellStart"/>
      <w:r w:rsidR="00E42391">
        <w:t>Đonlić</w:t>
      </w:r>
      <w:proofErr w:type="spellEnd"/>
      <w:r w:rsidR="000D26FD">
        <w:t xml:space="preserve"> po punomoćniku Zoranu </w:t>
      </w:r>
      <w:proofErr w:type="spellStart"/>
      <w:r w:rsidR="000D26FD">
        <w:t>Ivišu</w:t>
      </w:r>
      <w:proofErr w:type="spellEnd"/>
      <w:r w:rsidR="000D26FD">
        <w:t>, odvjetniku u Splitu</w:t>
      </w:r>
    </w:p>
    <w:p w14:paraId="7220FE5F" w14:textId="77777777" w:rsidR="003956EE" w:rsidRDefault="003956EE" w:rsidP="003956EE">
      <w:pPr>
        <w:jc w:val="both"/>
      </w:pPr>
      <w:r>
        <w:t>-</w:t>
      </w:r>
      <w:r w:rsidR="00E42391">
        <w:t xml:space="preserve"> Tomislav </w:t>
      </w:r>
      <w:proofErr w:type="spellStart"/>
      <w:r w:rsidR="00E42391">
        <w:t>Baus</w:t>
      </w:r>
      <w:proofErr w:type="spellEnd"/>
      <w:r>
        <w:t xml:space="preserve"> po punomoćniku Stjepanu </w:t>
      </w:r>
      <w:proofErr w:type="spellStart"/>
      <w:r>
        <w:t>Čaljkušiću</w:t>
      </w:r>
      <w:proofErr w:type="spellEnd"/>
      <w:r>
        <w:t>, odvjetniku u Podstrani</w:t>
      </w:r>
    </w:p>
    <w:p w14:paraId="76CB71ED" w14:textId="77777777" w:rsidR="003956EE" w:rsidRDefault="003956EE" w:rsidP="003956EE">
      <w:pPr>
        <w:jc w:val="both"/>
      </w:pPr>
      <w:r>
        <w:t>- Mira Vukadin</w:t>
      </w:r>
      <w:r w:rsidR="000D26FD">
        <w:t xml:space="preserve"> po punomoćniku Zvonimiru </w:t>
      </w:r>
      <w:proofErr w:type="spellStart"/>
      <w:r w:rsidR="000D26FD">
        <w:t>Bućan</w:t>
      </w:r>
      <w:proofErr w:type="spellEnd"/>
      <w:r w:rsidR="000D26FD">
        <w:t>, odvjetniku u Splitu</w:t>
      </w:r>
    </w:p>
    <w:p w14:paraId="75DE9531" w14:textId="77777777" w:rsidR="003956EE" w:rsidRDefault="003956EE" w:rsidP="003956EE">
      <w:pPr>
        <w:jc w:val="both"/>
      </w:pPr>
      <w:r>
        <w:t xml:space="preserve">- </w:t>
      </w:r>
      <w:proofErr w:type="spellStart"/>
      <w:r>
        <w:t>Itel</w:t>
      </w:r>
      <w:proofErr w:type="spellEnd"/>
      <w:r>
        <w:t xml:space="preserve"> d.o.o.</w:t>
      </w:r>
      <w:r w:rsidR="000D26FD">
        <w:t xml:space="preserve"> po punomoćn</w:t>
      </w:r>
      <w:r w:rsidR="001D2797">
        <w:t>iku</w:t>
      </w:r>
      <w:r w:rsidR="001D2797" w:rsidRPr="001D2797">
        <w:t xml:space="preserve"> Zvonimiru </w:t>
      </w:r>
      <w:proofErr w:type="spellStart"/>
      <w:r w:rsidR="001D2797" w:rsidRPr="001D2797">
        <w:t>Bućan</w:t>
      </w:r>
      <w:proofErr w:type="spellEnd"/>
      <w:r w:rsidR="001D2797" w:rsidRPr="001D2797">
        <w:t>, odvjetniku u Splitu</w:t>
      </w:r>
    </w:p>
    <w:p w14:paraId="770E81FE" w14:textId="77777777" w:rsidR="003956EE" w:rsidRDefault="003956EE" w:rsidP="003956EE">
      <w:pPr>
        <w:jc w:val="both"/>
      </w:pPr>
      <w:r>
        <w:t>-</w:t>
      </w:r>
      <w:r w:rsidR="00E42391">
        <w:t xml:space="preserve"> </w:t>
      </w:r>
      <w:proofErr w:type="spellStart"/>
      <w:r w:rsidR="00E42391">
        <w:t>Tehnoplast</w:t>
      </w:r>
      <w:proofErr w:type="spellEnd"/>
      <w:r w:rsidR="00E42391">
        <w:t xml:space="preserve"> d.o.o.</w:t>
      </w:r>
      <w:r w:rsidR="001D2797" w:rsidRPr="001D2797">
        <w:t xml:space="preserve"> po punomoćniku Zvonimiru </w:t>
      </w:r>
      <w:proofErr w:type="spellStart"/>
      <w:r w:rsidR="001D2797" w:rsidRPr="001D2797">
        <w:t>Bućan</w:t>
      </w:r>
      <w:proofErr w:type="spellEnd"/>
      <w:r w:rsidR="001D2797" w:rsidRPr="001D2797">
        <w:t>, odvjetniku u Splitu</w:t>
      </w:r>
    </w:p>
    <w:p w14:paraId="029DDD98" w14:textId="77777777" w:rsidR="003956EE" w:rsidRDefault="003956EE" w:rsidP="003956EE">
      <w:pPr>
        <w:jc w:val="both"/>
      </w:pPr>
      <w:r>
        <w:t>- PTMG d.o.o.</w:t>
      </w:r>
      <w:r w:rsidR="001D2797" w:rsidRPr="001D2797">
        <w:t xml:space="preserve"> </w:t>
      </w:r>
      <w:r w:rsidR="001D2797">
        <w:t xml:space="preserve">po punomoćnici Emi </w:t>
      </w:r>
      <w:proofErr w:type="spellStart"/>
      <w:r w:rsidR="001D2797">
        <w:t>Kalogjera</w:t>
      </w:r>
      <w:proofErr w:type="spellEnd"/>
      <w:r w:rsidR="001D2797">
        <w:t xml:space="preserve"> Juranić, odvjetnici u Zagrebu </w:t>
      </w:r>
    </w:p>
    <w:p w14:paraId="7D4ACE7B" w14:textId="77777777" w:rsidR="003956EE" w:rsidRDefault="003956EE" w:rsidP="003956EE">
      <w:pPr>
        <w:jc w:val="both"/>
      </w:pPr>
      <w:r>
        <w:t xml:space="preserve">- Jadranka Bakula </w:t>
      </w:r>
      <w:r w:rsidR="001D2797">
        <w:t>po punomoćnicima OD Radić i Šurjak iz Zagreba</w:t>
      </w:r>
    </w:p>
    <w:p w14:paraId="39E042B7" w14:textId="77777777" w:rsidR="003956EE" w:rsidRDefault="003956EE" w:rsidP="003956EE">
      <w:pPr>
        <w:jc w:val="both"/>
      </w:pPr>
      <w:r>
        <w:t>-</w:t>
      </w:r>
      <w:r w:rsidR="00E42391">
        <w:t xml:space="preserve"> COM-</w:t>
      </w:r>
      <w:r>
        <w:t xml:space="preserve">ADRIA d.o.o. po </w:t>
      </w:r>
      <w:proofErr w:type="spellStart"/>
      <w:r>
        <w:t>punomoćnicku</w:t>
      </w:r>
      <w:proofErr w:type="spellEnd"/>
      <w:r>
        <w:t xml:space="preserve"> Zoranu </w:t>
      </w:r>
      <w:proofErr w:type="spellStart"/>
      <w:r>
        <w:t>Ivišu</w:t>
      </w:r>
      <w:proofErr w:type="spellEnd"/>
      <w:r>
        <w:t xml:space="preserve">, odvjetniku u Splitu </w:t>
      </w:r>
    </w:p>
    <w:p w14:paraId="6B6C44F6" w14:textId="77777777" w:rsidR="003956EE" w:rsidRDefault="003956EE" w:rsidP="003956EE">
      <w:pPr>
        <w:jc w:val="both"/>
      </w:pPr>
      <w:r>
        <w:t>- H-</w:t>
      </w:r>
      <w:proofErr w:type="spellStart"/>
      <w:r>
        <w:t>Abduco</w:t>
      </w:r>
      <w:proofErr w:type="spellEnd"/>
      <w:r>
        <w:t xml:space="preserve"> d.o.o. po punomoćnici Gorani Vidmar, odvjetnici u Zagrebu</w:t>
      </w:r>
    </w:p>
    <w:p w14:paraId="339E9372" w14:textId="77777777" w:rsidR="00382306" w:rsidRDefault="003956EE" w:rsidP="001D2797">
      <w:pPr>
        <w:jc w:val="both"/>
        <w:rPr>
          <w:rFonts w:eastAsia="Calibri"/>
          <w:lang w:eastAsia="en-US"/>
        </w:rPr>
      </w:pPr>
      <w:r>
        <w:t>- Edo Crnčević</w:t>
      </w:r>
      <w:r w:rsidR="001D2797">
        <w:t xml:space="preserve"> po punomoćniku Tomislavu Krka, odvjetniku u Splitu</w:t>
      </w:r>
      <w:r w:rsidR="00382306">
        <w:t xml:space="preserve"> </w:t>
      </w:r>
    </w:p>
    <w:p w14:paraId="658B3C7A" w14:textId="77777777" w:rsidR="00382306" w:rsidRDefault="00382306" w:rsidP="00E42391">
      <w:pPr>
        <w:jc w:val="both"/>
        <w:rPr>
          <w:rFonts w:eastAsia="Calibri"/>
          <w:lang w:eastAsia="en-US"/>
        </w:rPr>
      </w:pPr>
      <w:r>
        <w:rPr>
          <w:rFonts w:eastAsia="Calibri"/>
          <w:lang w:eastAsia="en-US"/>
        </w:rPr>
        <w:t>- mrežna stranica e-Oglasna ploča sudova</w:t>
      </w:r>
    </w:p>
    <w:p w14:paraId="299BF9C6" w14:textId="77777777" w:rsidR="00382306" w:rsidRDefault="00382306" w:rsidP="00E42391">
      <w:pPr>
        <w:jc w:val="both"/>
        <w:rPr>
          <w:rFonts w:eastAsia="Calibri"/>
          <w:lang w:eastAsia="en-US"/>
        </w:rPr>
      </w:pPr>
      <w:r>
        <w:rPr>
          <w:rFonts w:eastAsia="Calibri"/>
          <w:lang w:eastAsia="en-US"/>
        </w:rPr>
        <w:t>- stečajna pisarnica suda</w:t>
      </w:r>
    </w:p>
    <w:p w14:paraId="5FC9F885" w14:textId="77777777" w:rsidR="00382306" w:rsidRDefault="00382306" w:rsidP="00E42391">
      <w:pPr>
        <w:jc w:val="both"/>
      </w:pPr>
      <w:r>
        <w:rPr>
          <w:rFonts w:eastAsia="Calibri"/>
          <w:lang w:eastAsia="en-US"/>
        </w:rPr>
        <w:t>-  u spis</w:t>
      </w:r>
    </w:p>
    <w:p w14:paraId="624FED1E" w14:textId="77777777" w:rsidR="00382306" w:rsidRDefault="00382306"/>
    <w:p w14:paraId="2F4879D5" w14:textId="77777777" w:rsidR="00382306" w:rsidRDefault="00382306"/>
    <w:p w14:paraId="0A76A35E" w14:textId="77777777" w:rsidR="00382306" w:rsidRDefault="00382306"/>
    <w:p w14:paraId="04660F77" w14:textId="77777777" w:rsidR="00382306" w:rsidRDefault="00382306"/>
    <w:sectPr w:rsidR="00382306" w:rsidSect="009C33B8">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977F" w14:textId="77777777" w:rsidR="002255B2" w:rsidRDefault="002255B2" w:rsidP="009C33B8">
      <w:r>
        <w:separator/>
      </w:r>
    </w:p>
  </w:endnote>
  <w:endnote w:type="continuationSeparator" w:id="0">
    <w:p w14:paraId="59E6B599" w14:textId="77777777" w:rsidR="002255B2" w:rsidRDefault="002255B2" w:rsidP="009C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03A1" w14:textId="77777777" w:rsidR="002255B2" w:rsidRDefault="002255B2" w:rsidP="009C33B8">
      <w:r>
        <w:separator/>
      </w:r>
    </w:p>
  </w:footnote>
  <w:footnote w:type="continuationSeparator" w:id="0">
    <w:p w14:paraId="383F3C0B" w14:textId="77777777" w:rsidR="002255B2" w:rsidRDefault="002255B2" w:rsidP="009C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07D1" w14:textId="77777777" w:rsidR="003956EE" w:rsidRPr="009C33B8" w:rsidRDefault="003956EE">
    <w:pPr>
      <w:pStyle w:val="Zaglavlje"/>
      <w:rPr>
        <w:rFonts w:ascii="Times New Roman" w:hAnsi="Times New Roman" w:cs="Times New Roman"/>
        <w:b/>
        <w:sz w:val="24"/>
        <w:szCs w:val="24"/>
      </w:rPr>
    </w:pPr>
    <w:r>
      <w:tab/>
    </w:r>
    <w:sdt>
      <w:sdtPr>
        <w:rPr>
          <w:rFonts w:ascii="Times New Roman" w:hAnsi="Times New Roman" w:cs="Times New Roman"/>
          <w:sz w:val="24"/>
          <w:szCs w:val="24"/>
        </w:rPr>
        <w:id w:val="1261262876"/>
        <w:docPartObj>
          <w:docPartGallery w:val="Page Numbers (Top of Page)"/>
          <w:docPartUnique/>
        </w:docPartObj>
      </w:sdtPr>
      <w:sdtEndPr>
        <w:rPr>
          <w:rFonts w:asciiTheme="minorHAnsi" w:hAnsiTheme="minorHAnsi" w:cstheme="minorBidi"/>
          <w:sz w:val="22"/>
          <w:szCs w:val="22"/>
        </w:rPr>
      </w:sdtEndPr>
      <w:sdtContent>
        <w:r w:rsidRPr="001D2797">
          <w:rPr>
            <w:rFonts w:ascii="Times New Roman" w:hAnsi="Times New Roman" w:cs="Times New Roman"/>
            <w:sz w:val="24"/>
            <w:szCs w:val="24"/>
          </w:rPr>
          <w:fldChar w:fldCharType="begin"/>
        </w:r>
        <w:r w:rsidRPr="001D2797">
          <w:rPr>
            <w:rFonts w:ascii="Times New Roman" w:hAnsi="Times New Roman" w:cs="Times New Roman"/>
            <w:sz w:val="24"/>
            <w:szCs w:val="24"/>
          </w:rPr>
          <w:instrText>PAGE   \* MERGEFORMAT</w:instrText>
        </w:r>
        <w:r w:rsidRPr="001D2797">
          <w:rPr>
            <w:rFonts w:ascii="Times New Roman" w:hAnsi="Times New Roman" w:cs="Times New Roman"/>
            <w:sz w:val="24"/>
            <w:szCs w:val="24"/>
          </w:rPr>
          <w:fldChar w:fldCharType="separate"/>
        </w:r>
        <w:r w:rsidR="00567D9A">
          <w:rPr>
            <w:rFonts w:ascii="Times New Roman" w:hAnsi="Times New Roman" w:cs="Times New Roman"/>
            <w:noProof/>
            <w:sz w:val="24"/>
            <w:szCs w:val="24"/>
          </w:rPr>
          <w:t>26</w:t>
        </w:r>
        <w:r w:rsidRPr="001D2797">
          <w:rPr>
            <w:rFonts w:ascii="Times New Roman" w:hAnsi="Times New Roman" w:cs="Times New Roman"/>
            <w:sz w:val="24"/>
            <w:szCs w:val="24"/>
          </w:rPr>
          <w:fldChar w:fldCharType="end"/>
        </w:r>
      </w:sdtContent>
    </w:sdt>
    <w:r>
      <w:tab/>
    </w:r>
    <w:r w:rsidRPr="009C33B8">
      <w:rPr>
        <w:rFonts w:ascii="Times New Roman" w:hAnsi="Times New Roman" w:cs="Times New Roman"/>
        <w:b/>
        <w:sz w:val="24"/>
        <w:szCs w:val="24"/>
      </w:rPr>
      <w:t>1.St-159/2014</w:t>
    </w:r>
  </w:p>
  <w:p w14:paraId="69E29964" w14:textId="77777777" w:rsidR="003956EE" w:rsidRDefault="003956E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144C"/>
    <w:multiLevelType w:val="hybridMultilevel"/>
    <w:tmpl w:val="606ED1D8"/>
    <w:lvl w:ilvl="0" w:tplc="3D402A04">
      <w:start w:val="14"/>
      <w:numFmt w:val="decimal"/>
      <w:lvlText w:val="%1."/>
      <w:lvlJc w:val="left"/>
      <w:pPr>
        <w:tabs>
          <w:tab w:val="num" w:pos="420"/>
        </w:tabs>
        <w:ind w:left="420" w:hanging="4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AE117C5"/>
    <w:multiLevelType w:val="hybridMultilevel"/>
    <w:tmpl w:val="248A097E"/>
    <w:lvl w:ilvl="0" w:tplc="14A66D4A">
      <w:start w:val="4"/>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15:restartNumberingAfterBreak="0">
    <w:nsid w:val="0E2A23FF"/>
    <w:multiLevelType w:val="hybridMultilevel"/>
    <w:tmpl w:val="73982ED4"/>
    <w:lvl w:ilvl="0" w:tplc="FA38E436">
      <w:start w:val="16"/>
      <w:numFmt w:val="decimal"/>
      <w:lvlText w:val="%1."/>
      <w:lvlJc w:val="left"/>
      <w:pPr>
        <w:tabs>
          <w:tab w:val="num" w:pos="502"/>
        </w:tabs>
        <w:ind w:left="502" w:hanging="360"/>
      </w:pPr>
    </w:lvl>
    <w:lvl w:ilvl="1" w:tplc="04090019">
      <w:start w:val="1"/>
      <w:numFmt w:val="lowerLetter"/>
      <w:lvlText w:val="%2."/>
      <w:lvlJc w:val="left"/>
      <w:pPr>
        <w:tabs>
          <w:tab w:val="num" w:pos="1222"/>
        </w:tabs>
        <w:ind w:left="1222" w:hanging="360"/>
      </w:p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3" w15:restartNumberingAfterBreak="0">
    <w:nsid w:val="1C5474FB"/>
    <w:multiLevelType w:val="hybridMultilevel"/>
    <w:tmpl w:val="D93087EC"/>
    <w:lvl w:ilvl="0" w:tplc="D690D368">
      <w:start w:val="5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2CB712C7"/>
    <w:multiLevelType w:val="hybridMultilevel"/>
    <w:tmpl w:val="0F7206BE"/>
    <w:lvl w:ilvl="0" w:tplc="0DF26A14">
      <w:start w:val="57"/>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15:restartNumberingAfterBreak="0">
    <w:nsid w:val="319C6E2E"/>
    <w:multiLevelType w:val="hybridMultilevel"/>
    <w:tmpl w:val="1BB099D4"/>
    <w:lvl w:ilvl="0" w:tplc="1DEAFE44">
      <w:start w:val="13"/>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43BA0886"/>
    <w:multiLevelType w:val="hybridMultilevel"/>
    <w:tmpl w:val="12FC8D44"/>
    <w:lvl w:ilvl="0" w:tplc="3B5CC5B4">
      <w:start w:val="6"/>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15:restartNumberingAfterBreak="0">
    <w:nsid w:val="47A674D8"/>
    <w:multiLevelType w:val="hybridMultilevel"/>
    <w:tmpl w:val="6BB44EB6"/>
    <w:lvl w:ilvl="0" w:tplc="6924EF7E">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48D438E6"/>
    <w:multiLevelType w:val="hybridMultilevel"/>
    <w:tmpl w:val="05FAABD2"/>
    <w:lvl w:ilvl="0" w:tplc="18189018">
      <w:start w:val="38"/>
      <w:numFmt w:val="decimal"/>
      <w:lvlText w:val="%1."/>
      <w:lvlJc w:val="left"/>
      <w:pPr>
        <w:tabs>
          <w:tab w:val="num" w:pos="562"/>
        </w:tabs>
        <w:ind w:left="562" w:hanging="420"/>
      </w:pPr>
    </w:lvl>
    <w:lvl w:ilvl="1" w:tplc="041A0019">
      <w:start w:val="1"/>
      <w:numFmt w:val="lowerLetter"/>
      <w:lvlText w:val="%2."/>
      <w:lvlJc w:val="left"/>
      <w:pPr>
        <w:ind w:left="2302" w:hanging="360"/>
      </w:pPr>
    </w:lvl>
    <w:lvl w:ilvl="2" w:tplc="041A001B">
      <w:start w:val="1"/>
      <w:numFmt w:val="lowerRoman"/>
      <w:lvlText w:val="%3."/>
      <w:lvlJc w:val="right"/>
      <w:pPr>
        <w:ind w:left="3022" w:hanging="180"/>
      </w:pPr>
    </w:lvl>
    <w:lvl w:ilvl="3" w:tplc="041A000F">
      <w:start w:val="1"/>
      <w:numFmt w:val="decimal"/>
      <w:lvlText w:val="%4."/>
      <w:lvlJc w:val="left"/>
      <w:pPr>
        <w:ind w:left="3742" w:hanging="360"/>
      </w:pPr>
    </w:lvl>
    <w:lvl w:ilvl="4" w:tplc="041A0019">
      <w:start w:val="1"/>
      <w:numFmt w:val="lowerLetter"/>
      <w:lvlText w:val="%5."/>
      <w:lvlJc w:val="left"/>
      <w:pPr>
        <w:ind w:left="4462" w:hanging="360"/>
      </w:pPr>
    </w:lvl>
    <w:lvl w:ilvl="5" w:tplc="041A001B">
      <w:start w:val="1"/>
      <w:numFmt w:val="lowerRoman"/>
      <w:lvlText w:val="%6."/>
      <w:lvlJc w:val="right"/>
      <w:pPr>
        <w:ind w:left="5182" w:hanging="180"/>
      </w:pPr>
    </w:lvl>
    <w:lvl w:ilvl="6" w:tplc="041A000F">
      <w:start w:val="1"/>
      <w:numFmt w:val="decimal"/>
      <w:lvlText w:val="%7."/>
      <w:lvlJc w:val="left"/>
      <w:pPr>
        <w:ind w:left="5902" w:hanging="360"/>
      </w:pPr>
    </w:lvl>
    <w:lvl w:ilvl="7" w:tplc="041A0019">
      <w:start w:val="1"/>
      <w:numFmt w:val="lowerLetter"/>
      <w:lvlText w:val="%8."/>
      <w:lvlJc w:val="left"/>
      <w:pPr>
        <w:ind w:left="6622" w:hanging="360"/>
      </w:pPr>
    </w:lvl>
    <w:lvl w:ilvl="8" w:tplc="041A001B">
      <w:start w:val="1"/>
      <w:numFmt w:val="lowerRoman"/>
      <w:lvlText w:val="%9."/>
      <w:lvlJc w:val="right"/>
      <w:pPr>
        <w:ind w:left="7342" w:hanging="180"/>
      </w:pPr>
    </w:lvl>
  </w:abstractNum>
  <w:abstractNum w:abstractNumId="9" w15:restartNumberingAfterBreak="0">
    <w:nsid w:val="59C06DF2"/>
    <w:multiLevelType w:val="hybridMultilevel"/>
    <w:tmpl w:val="54D26AF8"/>
    <w:lvl w:ilvl="0" w:tplc="FD80BC5C">
      <w:start w:val="36"/>
      <w:numFmt w:val="decimal"/>
      <w:lvlText w:val="%1."/>
      <w:lvlJc w:val="left"/>
      <w:pPr>
        <w:tabs>
          <w:tab w:val="num" w:pos="420"/>
        </w:tabs>
        <w:ind w:left="420" w:hanging="42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0" w15:restartNumberingAfterBreak="0">
    <w:nsid w:val="638F3626"/>
    <w:multiLevelType w:val="hybridMultilevel"/>
    <w:tmpl w:val="4B36E736"/>
    <w:lvl w:ilvl="0" w:tplc="230E4126">
      <w:start w:val="32"/>
      <w:numFmt w:val="decimal"/>
      <w:lvlText w:val="%1."/>
      <w:lvlJc w:val="left"/>
      <w:pPr>
        <w:tabs>
          <w:tab w:val="num" w:pos="420"/>
        </w:tabs>
        <w:ind w:left="420" w:hanging="42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1" w15:restartNumberingAfterBreak="0">
    <w:nsid w:val="75C149BD"/>
    <w:multiLevelType w:val="hybridMultilevel"/>
    <w:tmpl w:val="B2C0E8C2"/>
    <w:lvl w:ilvl="0" w:tplc="42D0AB14">
      <w:start w:val="11"/>
      <w:numFmt w:val="decimal"/>
      <w:lvlText w:val="%1."/>
      <w:lvlJc w:val="left"/>
      <w:pPr>
        <w:tabs>
          <w:tab w:val="num" w:pos="420"/>
        </w:tabs>
        <w:ind w:left="420" w:hanging="4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13013083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298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746637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503458">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34718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9073844">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0376236">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487241">
    <w:abstractNumId w:val="1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16391">
    <w:abstractNumId w:val="9"/>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8786897">
    <w:abstractNumId w:val="8"/>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300404">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1826237">
    <w:abstractNumId w:val="4"/>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306"/>
    <w:rsid w:val="000256D3"/>
    <w:rsid w:val="000D26FD"/>
    <w:rsid w:val="0010074F"/>
    <w:rsid w:val="00107D9F"/>
    <w:rsid w:val="00110BE4"/>
    <w:rsid w:val="0013475B"/>
    <w:rsid w:val="00144069"/>
    <w:rsid w:val="00160E35"/>
    <w:rsid w:val="00175AC5"/>
    <w:rsid w:val="001B56D0"/>
    <w:rsid w:val="001D2797"/>
    <w:rsid w:val="00204170"/>
    <w:rsid w:val="00220D87"/>
    <w:rsid w:val="002255B2"/>
    <w:rsid w:val="002740AD"/>
    <w:rsid w:val="002854BB"/>
    <w:rsid w:val="002D2139"/>
    <w:rsid w:val="002F652F"/>
    <w:rsid w:val="00382306"/>
    <w:rsid w:val="003956EE"/>
    <w:rsid w:val="003A4819"/>
    <w:rsid w:val="003C7E5F"/>
    <w:rsid w:val="00410233"/>
    <w:rsid w:val="0042674C"/>
    <w:rsid w:val="00454D6B"/>
    <w:rsid w:val="004C5FAE"/>
    <w:rsid w:val="005061A6"/>
    <w:rsid w:val="00543C6E"/>
    <w:rsid w:val="0055047E"/>
    <w:rsid w:val="00567D9A"/>
    <w:rsid w:val="005921AB"/>
    <w:rsid w:val="005C2192"/>
    <w:rsid w:val="005F20F8"/>
    <w:rsid w:val="00682798"/>
    <w:rsid w:val="007766AB"/>
    <w:rsid w:val="007B46FC"/>
    <w:rsid w:val="0089753D"/>
    <w:rsid w:val="008A1A4B"/>
    <w:rsid w:val="008E322F"/>
    <w:rsid w:val="00924C05"/>
    <w:rsid w:val="0093318E"/>
    <w:rsid w:val="009C33B8"/>
    <w:rsid w:val="00A267CC"/>
    <w:rsid w:val="00A44AB6"/>
    <w:rsid w:val="00A71560"/>
    <w:rsid w:val="00AB6E49"/>
    <w:rsid w:val="00AC09D9"/>
    <w:rsid w:val="00B01348"/>
    <w:rsid w:val="00B40090"/>
    <w:rsid w:val="00B72C27"/>
    <w:rsid w:val="00B874FD"/>
    <w:rsid w:val="00BA7471"/>
    <w:rsid w:val="00C655DC"/>
    <w:rsid w:val="00CF5277"/>
    <w:rsid w:val="00D25680"/>
    <w:rsid w:val="00D54532"/>
    <w:rsid w:val="00E37E2B"/>
    <w:rsid w:val="00E42391"/>
    <w:rsid w:val="00E55BB5"/>
    <w:rsid w:val="00E72187"/>
    <w:rsid w:val="00EF5686"/>
    <w:rsid w:val="00F82D1F"/>
    <w:rsid w:val="00F86F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A9811"/>
  <w15:docId w15:val="{182FA3FF-2FC6-4891-9002-36FC42DE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06"/>
    <w:rPr>
      <w:rFonts w:eastAsia="Times New Roman" w:cs="Times New Roman"/>
      <w:szCs w:val="24"/>
      <w:lang w:eastAsia="hr-HR"/>
    </w:rPr>
  </w:style>
  <w:style w:type="paragraph" w:styleId="Naslov1">
    <w:name w:val="heading 1"/>
    <w:basedOn w:val="Normal"/>
    <w:next w:val="Normal"/>
    <w:link w:val="Naslov1Char"/>
    <w:uiPriority w:val="9"/>
    <w:qFormat/>
    <w:rsid w:val="0038230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382306"/>
    <w:rPr>
      <w:rFonts w:asciiTheme="minorHAnsi" w:hAnsiTheme="minorHAnsi"/>
      <w:sz w:val="22"/>
    </w:rPr>
  </w:style>
  <w:style w:type="table" w:styleId="Reetkatablice">
    <w:name w:val="Table Grid"/>
    <w:basedOn w:val="Obinatablica"/>
    <w:uiPriority w:val="59"/>
    <w:rsid w:val="00382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82306"/>
    <w:rPr>
      <w:rFonts w:ascii="Tahoma" w:hAnsi="Tahoma" w:cs="Tahoma"/>
      <w:sz w:val="16"/>
      <w:szCs w:val="16"/>
    </w:rPr>
  </w:style>
  <w:style w:type="character" w:customStyle="1" w:styleId="TekstbaloniaChar">
    <w:name w:val="Tekst balončića Char"/>
    <w:basedOn w:val="Zadanifontodlomka"/>
    <w:link w:val="Tekstbalonia"/>
    <w:uiPriority w:val="99"/>
    <w:semiHidden/>
    <w:rsid w:val="00382306"/>
    <w:rPr>
      <w:rFonts w:ascii="Tahoma" w:eastAsia="Times New Roman" w:hAnsi="Tahoma" w:cs="Tahoma"/>
      <w:sz w:val="16"/>
      <w:szCs w:val="16"/>
      <w:lang w:eastAsia="hr-HR"/>
    </w:rPr>
  </w:style>
  <w:style w:type="character" w:customStyle="1" w:styleId="Naslov1Char">
    <w:name w:val="Naslov 1 Char"/>
    <w:basedOn w:val="Zadanifontodlomka"/>
    <w:link w:val="Naslov1"/>
    <w:uiPriority w:val="9"/>
    <w:rsid w:val="00382306"/>
    <w:rPr>
      <w:rFonts w:asciiTheme="majorHAnsi" w:eastAsiaTheme="majorEastAsia" w:hAnsiTheme="majorHAnsi" w:cstheme="majorBidi"/>
      <w:b/>
      <w:bCs/>
      <w:color w:val="365F91" w:themeColor="accent1" w:themeShade="BF"/>
      <w:sz w:val="28"/>
      <w:szCs w:val="28"/>
    </w:rPr>
  </w:style>
  <w:style w:type="paragraph" w:styleId="Zaglavlje">
    <w:name w:val="header"/>
    <w:basedOn w:val="Normal"/>
    <w:link w:val="ZaglavljeChar"/>
    <w:uiPriority w:val="99"/>
    <w:unhideWhenUsed/>
    <w:rsid w:val="00382306"/>
    <w:pPr>
      <w:tabs>
        <w:tab w:val="center" w:pos="4536"/>
        <w:tab w:val="right" w:pos="9072"/>
      </w:tabs>
    </w:pPr>
    <w:rPr>
      <w:rFonts w:asciiTheme="minorHAnsi" w:eastAsiaTheme="minorHAnsi" w:hAnsiTheme="minorHAnsi" w:cstheme="minorBidi"/>
      <w:sz w:val="22"/>
      <w:szCs w:val="22"/>
      <w:lang w:eastAsia="en-US"/>
    </w:rPr>
  </w:style>
  <w:style w:type="character" w:customStyle="1" w:styleId="ZaglavljeChar">
    <w:name w:val="Zaglavlje Char"/>
    <w:basedOn w:val="Zadanifontodlomka"/>
    <w:link w:val="Zaglavlje"/>
    <w:uiPriority w:val="99"/>
    <w:rsid w:val="00382306"/>
    <w:rPr>
      <w:rFonts w:asciiTheme="minorHAnsi" w:hAnsiTheme="minorHAnsi"/>
      <w:sz w:val="22"/>
    </w:rPr>
  </w:style>
  <w:style w:type="paragraph" w:styleId="Podnoje">
    <w:name w:val="footer"/>
    <w:basedOn w:val="Normal"/>
    <w:link w:val="PodnojeChar"/>
    <w:uiPriority w:val="99"/>
    <w:unhideWhenUsed/>
    <w:rsid w:val="00382306"/>
    <w:pPr>
      <w:tabs>
        <w:tab w:val="center" w:pos="4536"/>
        <w:tab w:val="right" w:pos="9072"/>
      </w:tabs>
    </w:pPr>
    <w:rPr>
      <w:rFonts w:asciiTheme="minorHAnsi" w:eastAsiaTheme="minorHAnsi" w:hAnsiTheme="minorHAnsi" w:cstheme="minorBidi"/>
      <w:sz w:val="22"/>
      <w:szCs w:val="22"/>
      <w:lang w:eastAsia="en-US"/>
    </w:rPr>
  </w:style>
  <w:style w:type="character" w:customStyle="1" w:styleId="PodnojeChar">
    <w:name w:val="Podnožje Char"/>
    <w:basedOn w:val="Zadanifontodlomka"/>
    <w:link w:val="Podnoje"/>
    <w:uiPriority w:val="99"/>
    <w:rsid w:val="00382306"/>
    <w:rPr>
      <w:rFonts w:asciiTheme="minorHAnsi" w:hAnsiTheme="minorHAnsi"/>
      <w:sz w:val="22"/>
    </w:rPr>
  </w:style>
  <w:style w:type="character" w:customStyle="1" w:styleId="OdlomakpopisaChar">
    <w:name w:val="Odlomak popisa Char"/>
    <w:basedOn w:val="Zadanifontodlomka"/>
    <w:link w:val="Odlomakpopisa"/>
    <w:uiPriority w:val="34"/>
    <w:locked/>
    <w:rsid w:val="00F86F44"/>
    <w:rPr>
      <w:rFonts w:eastAsia="Times New Roman" w:cs="Times New Roman"/>
      <w:szCs w:val="24"/>
      <w:lang w:eastAsia="hr-HR"/>
    </w:rPr>
  </w:style>
  <w:style w:type="paragraph" w:styleId="Odlomakpopisa">
    <w:name w:val="List Paragraph"/>
    <w:basedOn w:val="Normal"/>
    <w:next w:val="Normal"/>
    <w:link w:val="OdlomakpopisaChar"/>
    <w:uiPriority w:val="34"/>
    <w:qFormat/>
    <w:rsid w:val="00F86F44"/>
    <w:pPr>
      <w:tabs>
        <w:tab w:val="left" w:pos="851"/>
      </w:tabs>
      <w:spacing w:after="240"/>
      <w:ind w:firstLine="567"/>
      <w:jc w:val="both"/>
    </w:pPr>
  </w:style>
  <w:style w:type="character" w:styleId="Tekstrezerviranogmjesta">
    <w:name w:val="Placeholder Text"/>
    <w:basedOn w:val="Zadanifontodlomka"/>
    <w:uiPriority w:val="99"/>
    <w:semiHidden/>
    <w:rsid w:val="00567D9A"/>
    <w:rPr>
      <w:color w:val="808080"/>
      <w:bdr w:val="none" w:sz="0" w:space="0" w:color="auto"/>
      <w:shd w:val="clear" w:color="auto" w:fill="auto"/>
    </w:rPr>
  </w:style>
  <w:style w:type="character" w:customStyle="1" w:styleId="eSPISCCParagraphDefaultFont">
    <w:name w:val="eSPIS_CC_Paragraph Default Font"/>
    <w:basedOn w:val="Zadanifontodlomka"/>
    <w:rsid w:val="00567D9A"/>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567D9A"/>
    <w:rPr>
      <w:b/>
      <w:bdr w:val="none" w:sz="0" w:space="0" w:color="auto"/>
      <w:shd w:val="clear" w:color="auto" w:fill="FFFFCC"/>
      <w:lang w:val="hr-HR"/>
    </w:rPr>
  </w:style>
  <w:style w:type="character" w:customStyle="1" w:styleId="PozadinaSvijetloCrvena">
    <w:name w:val="Pozadina_SvijetloCrvena"/>
    <w:basedOn w:val="eSPISCCParagraphDefaultFont"/>
    <w:rsid w:val="00567D9A"/>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567D9A"/>
    <w:rPr>
      <w:rFonts w:ascii="Times New Roman" w:hAnsi="Times New Roman"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76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2.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Ivan Kukić</item>
      <item>Jere Matić punomoćnik sudionika u postupku VICTA d.o.o. za trgovinu, export-import</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Formated_1">
      <item>Visoki trgovački sud Republike Hrvatske</item>
      <item>Ivan Kukić</item>
      <item>Jere Matić punomoćnik sudionika u postupku VICTA d.o.o. za trgovinu, export-import</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Formated>
  <DomainObject.Predmet.OstaliListFormatedOIB>
    <izvorni_sadrzaj>
      <item>Visoki trgovački sud Republike Hrvatske, OIB 97349366519</item>
      <item>Ivan Kukić, OIB 08291364380</item>
      <item>Jere Matić punomoćnik sudionika u postupku VICTA d.o.o. za trgovinu, export-import</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FormatedOIB_1">
      <item>Visoki trgovački sud Republike Hrvatske, OIB 97349366519</item>
      <item>Ivan Kukić, OIB 08291364380</item>
      <item>Jere Matić punomoćnik sudionika u postupku VICTA d.o.o. za trgovinu, export-import</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FormatedOIB>
  <DomainObject.Predmet.OstaliListFormatedWithAdress>
    <izvorni_sadrzaj>
      <item>Visoki trgovački sud Republike Hrvatske,  Berislavićeva 11, 10000 Zagreb</item>
      <item>Ivan Kukić, Put Meja 3, 21000 Split</item>
      <item>Jere Matić, Gundulićeva 20, 21000 Split punomoćnik sudionika u postupku VICTA d.o.o. za trgovinu, export-import</item>
      <item>Trgovački sud Split Registarski odjel, Sukoišanska 6, 21000 Split</item>
      <item>Narodne novine d.d., Savski gaj, XIII. put 6, 10000 Zagreb</item>
      <item>Ivo Staničić, I. Gundulića 26 A, 21000 Split</item>
      <item>Meri Šitić, Šime Ljubića 7, 21000 Split</item>
      <item>Tomislav Baus, Biogradska 6, 21000 Split</item>
      <item>Financijska agencija Split, Mažuranićevo šetalište 24B, 21000 Split</item>
      <item>HYPO ALPE-ADRIA-BANK dioničko društvo, Slavonska avenija 6, 10000 Zagreb</item>
      <item>Trgovački sud u Splitu - E-oglasna ploča, Sukoišanska 6, 21000 Split</item>
      <item>Zoran Zović, Gundulićeva 20, 21000 Split</item>
      <item>Županijsko državno odvjetništvo u Splitu, Gundulićeva 29A, 21000 Split</item>
      <item>Financijska agencija, Ulica grada Vukovara 70, 10000 Zagreb</item>
      <item>Porezna uprava Split, Trg Franje Tuđmana 4, 21000 Split</item>
      <item>Trgovački sud Split - Stečajna pisarnica,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zvorni_sadrzaj>
    <derivirana_varijabla naziv="DomainObject.Predmet.OstaliListFormatedWithAdress_1">
      <item>Visoki trgovački sud Republike Hrvatske,  Berislavićeva 11, 10000 Zagreb</item>
      <item>Ivan Kukić, Put Meja 3, 21000 Split</item>
      <item>Jere Matić, Gundulićeva 20, 21000 Split punomoćnik sudionika u postupku VICTA d.o.o. za trgovinu, export-import</item>
      <item>Trgovački sud Split Registarski odjel, Sukoišanska 6, 21000 Split</item>
      <item>Narodne novine d.d., Savski gaj, XIII. put 6, 10000 Zagreb</item>
      <item>Ivo Staničić, I. Gundulića 26 A, 21000 Split</item>
      <item>Meri Šitić, Šime Ljubića 7, 21000 Split</item>
      <item>Tomislav Baus, Biogradska 6, 21000 Split</item>
      <item>Financijska agencija Split, Mažuranićevo šetalište 24B, 21000 Split</item>
      <item>HYPO ALPE-ADRIA-BANK dioničko društvo, Slavonska avenija 6, 10000 Zagreb</item>
      <item>Trgovački sud u Splitu - E-oglasna ploča, Sukoišanska 6, 21000 Split</item>
      <item>Zoran Zović, Gundulićeva 20, 21000 Split</item>
      <item>Županijsko državno odvjetništvo u Splitu, Gundulićeva 29A, 21000 Split</item>
      <item>Financijska agencija, Ulica grada Vukovara 70, 10000 Zagreb</item>
      <item>Porezna uprava Split, Trg Franje Tuđmana 4, 21000 Split</item>
      <item>Trgovački sud Split - Stečajna pisarnica,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derivirana_varijabla>
  </DomainObject.Predmet.OstaliListFormatedWithAdress>
  <DomainObject.Predmet.OstaliListFormatedWithAdressOIB>
    <izvorni_sadrzaj>
      <item>Visoki trgovački sud Republike Hrvatske, OIB 97349366519,  Berislavićeva 11, 10000 Zagreb</item>
      <item>Ivan Kukić, OIB 08291364380, Put Meja 3, 21000 Split</item>
      <item>Jere Matić, Gundulićeva 20, 21000 Split punomoćnik sudionika u postupku VICTA d.o.o. za trgovinu, export-import</item>
      <item>Trgovački sud Split Registarski odjel, OIB 30842297926, Sukoišanska 6, 21000 Split</item>
      <item>Narodne novine d.d., Savski gaj, XIII. put 6, 10000 Zagreb</item>
      <item>Ivo Staničić, I. Gundulića 26 A, 21000 Split</item>
      <item>Meri Šitić, OIB 61723426098, Šime Ljubića 7, 21000 Split</item>
      <item>Tomislav Baus, OIB 35552868009, Biogradska 6, 21000 Split</item>
      <item>Financijska agencija Split, OIB 85821130368, Mažuranićevo šetalište 24B, 21000 Split</item>
      <item>HYPO ALPE-ADRIA-BANK dioničko društvo, OIB 14036333877, Slavonska avenija 6, 10000 Zagreb</item>
      <item>Trgovački sud u Splitu - E-oglasna ploča, Sukoišanska 6, 21000 Split</item>
      <item>Zoran Zović, OIB 19457167274, Gundulićeva 20, 21000 Split</item>
      <item>Županijsko državno odvjetništvo u Splitu, OIB 70793241859, Gundulićeva 29A, 21000 Split</item>
      <item>Financijska agencija, OIB 85821130368, Ulica grada Vukovara 70, 10000 Zagreb</item>
      <item>Porezna uprava Split, Trg Franje Tuđmana 4, 21000 Split</item>
      <item>Trgovački sud Split - Stečajna pisarnica, OIB 30842297926,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zvorni_sadrzaj>
    <derivirana_varijabla naziv="DomainObject.Predmet.OstaliListFormatedWithAdressOIB_1">
      <item>Visoki trgovački sud Republike Hrvatske, OIB 97349366519,  Berislavićeva 11, 10000 Zagreb</item>
      <item>Ivan Kukić, OIB 08291364380, Put Meja 3, 21000 Split</item>
      <item>Jere Matić, Gundulićeva 20, 21000 Split punomoćnik sudionika u postupku VICTA d.o.o. za trgovinu, export-import</item>
      <item>Trgovački sud Split Registarski odjel, OIB 30842297926, Sukoišanska 6, 21000 Split</item>
      <item>Narodne novine d.d., Savski gaj, XIII. put 6, 10000 Zagreb</item>
      <item>Ivo Staničić, I. Gundulića 26 A, 21000 Split</item>
      <item>Meri Šitić, OIB 61723426098, Šime Ljubića 7, 21000 Split</item>
      <item>Tomislav Baus, OIB 35552868009, Biogradska 6, 21000 Split</item>
      <item>Financijska agencija Split, OIB 85821130368, Mažuranićevo šetalište 24B, 21000 Split</item>
      <item>HYPO ALPE-ADRIA-BANK dioničko društvo, OIB 14036333877, Slavonska avenija 6, 10000 Zagreb</item>
      <item>Trgovački sud u Splitu - E-oglasna ploča, Sukoišanska 6, 21000 Split</item>
      <item>Zoran Zović, OIB 19457167274, Gundulićeva 20, 21000 Split</item>
      <item>Županijsko državno odvjetništvo u Splitu, OIB 70793241859, Gundulićeva 29A, 21000 Split</item>
      <item>Financijska agencija, OIB 85821130368, Ulica grada Vukovara 70, 10000 Zagreb</item>
      <item>Porezna uprava Split, Trg Franje Tuđmana 4, 21000 Split</item>
      <item>Trgovački sud Split - Stečajna pisarnica, OIB 30842297926, Sukoišanska 6,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derivirana_varijabla>
  </DomainObject.Predmet.OstaliListFormatedWithAdressOIB>
  <DomainObject.Predmet.OstaliListNazivFormated>
    <izvorni_sadrzaj>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NazivFormated_1">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NazivFormated>
  <DomainObject.Predmet.OstaliListNazivFormatedOIB>
    <izvorni_sadrzaj>
      <item>Visoki trgovački sud Republike Hrvatske, OIB 97349366519</item>
      <item>Ivan Kukić, OIB 08291364380</item>
      <item>Jere Matić</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NazivFormatedOIB_1">
      <item>Visoki trgovački sud Republike Hrvatske, OIB 97349366519</item>
      <item>Ivan Kukić, OIB 08291364380</item>
      <item>Jere Matić</item>
      <item>Trgovački sud Split Registarski odjel, OIB 30842297926</item>
      <item>Narodne novine d.d.</item>
      <item>Ivo Staničić</item>
      <item>Meri Šitić, OIB 61723426098</item>
      <item>Tomislav Baus, OIB 35552868009</item>
      <item>Financijska agencija Split, OIB 85821130368</item>
      <item>HYPO ALPE-ADRIA-BANK dioničko društvo, OIB 14036333877</item>
      <item>Trgovački sud u Splitu - E-oglasna ploča</item>
      <item>Zoran Zović, OIB 19457167274</item>
      <item>Županijsko državno odvjetništvo u Splitu, OIB 70793241859</item>
      <item>Financijska agencija, OIB 85821130368</item>
      <item>Porezna uprava Split</item>
      <item>Trgovački sud Split - Stečajna pisarnica, OIB 30842297926</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VICTA d.o.o. za trgovinu, export-import</item>
      <item>ATRIUM SPALATUM, društvo s ograničenom odgovornošću za graditeljstvo i usluge u stečaju</item>
      <item>Trgovači sud u Splitu - Oglasna ploča</item>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SudioniciListNaziv_1">
      <item>VICTA d.o.o. za trgovinu, export-import</item>
      <item>ATRIUM SPALATUM, društvo s ograničenom odgovornošću za graditeljstvo i usluge u stečaju</item>
      <item>Trgovači sud u Splitu - Oglasna ploča</item>
      <item>Visoki trgovački sud Republike Hrvatske</item>
      <item>Ivan Kukić</item>
      <item>Jere Matić</item>
      <item>Trgovački sud Split Registarski odjel</item>
      <item>Narodne novine d.d.</item>
      <item>Ivo Staničić</item>
      <item>Meri Šitić</item>
      <item>Tomislav Baus</item>
      <item>Financijska agencija Split</item>
      <item>HYPO ALPE-ADRIA-BANK dioničko društvo</item>
      <item>Trgovački sud u Splitu - E-oglasna ploča</item>
      <item>Zoran Zović</item>
      <item>Županijsko državno odvjetništvo u Splitu</item>
      <item>Financijska agencija</item>
      <item>Porezna uprava Split</item>
      <item>Trgovački sud Split - Stečajna pisarnica</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SudioniciListNaziv>
  <DomainObject.Predmet.SudioniciListAdressOIB>
    <izvorni_sadrzaj>
      <item>VICTA d.o.o. za trgovinu, export-import, OIB 63467075102, Spinčićeva 2/b,21000 Split</item>
      <item>ATRIUM SPALATUM, društvo s ograničenom odgovornošću za graditeljstvo i usluge u stečaju, OIB 75237018400, Poljička cesta 20 B,21000 Split</item>
      <item>Trgovači sud u Splitu - Oglasna ploča, Sukojišanska 6,21000 Split</item>
      <item>Visoki trgovački sud Republike Hrvatske, OIB 97349366519,  Berislavićeva 11,10000 Zagreb</item>
      <item>Ivan Kukić, OIB 08291364380, Put Meja 3,21000 Split</item>
      <item>Jere Matić, Gundulićeva 20,21000 Split</item>
      <item>Trgovački sud Split Registarski odjel, OIB 30842297926, Sukoišanska 6,21000 Split</item>
      <item>Narodne novine d.d., Savski gaj, XIII. put 6,10000 Zagreb</item>
      <item>Ivo Staničić, I. Gundulića 26 A,21000 Split</item>
      <item>Meri Šitić, OIB 61723426098, Šime Ljubića 7,21000 Split</item>
      <item>Tomislav Baus, OIB 35552868009, Biogradska 6,21000 Split</item>
      <item>Financijska agencija Split, OIB 85821130368, Mažuranićevo šetalište 24B,21000 Split</item>
      <item>HYPO ALPE-ADRIA-BANK dioničko društvo, OIB 14036333877, Slavonska avenija 6,10000 Zagreb</item>
      <item>Trgovački sud u Splitu - E-oglasna ploča, Sukoišanska 6,21000 Split</item>
      <item>Zoran Zović, OIB 19457167274, Gundulićeva 20,21000 Split</item>
      <item>Županijsko državno odvjetništvo u Splitu, OIB 70793241859, Gundulićeva 29A,21000 Split</item>
      <item>Financijska agencija, OIB 85821130368, Ulica grada Vukovara 70,10000 Zagreb</item>
      <item>Porezna uprava Split, Trg Franje Tuđmana 4,21000 Split</item>
      <item>Trgovački sud Split - Stečajna pisarnica, OIB 30842297926, Sukoišanska 6,21000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zvorni_sadrzaj>
    <derivirana_varijabla naziv="DomainObject.Predmet.SudioniciListAdressOIB_1">
      <item>VICTA d.o.o. za trgovinu, export-import, OIB 63467075102, Spinčićeva 2/b,21000 Split</item>
      <item>ATRIUM SPALATUM, društvo s ograničenom odgovornošću za graditeljstvo i usluge u stečaju, OIB 75237018400, Poljička cesta 20 B,21000 Split</item>
      <item>Trgovači sud u Splitu - Oglasna ploča, Sukojišanska 6,21000 Split</item>
      <item>Visoki trgovački sud Republike Hrvatske, OIB 97349366519,  Berislavićeva 11,10000 Zagreb</item>
      <item>Ivan Kukić, OIB 08291364380, Put Meja 3,21000 Split</item>
      <item>Jere Matić, Gundulićeva 20,21000 Split</item>
      <item>Trgovački sud Split Registarski odjel, OIB 30842297926, Sukoišanska 6,21000 Split</item>
      <item>Narodne novine d.d., Savski gaj, XIII. put 6,10000 Zagreb</item>
      <item>Ivo Staničić, I. Gundulića 26 A,21000 Split</item>
      <item>Meri Šitić, OIB 61723426098, Šime Ljubića 7,21000 Split</item>
      <item>Tomislav Baus, OIB 35552868009, Biogradska 6,21000 Split</item>
      <item>Financijska agencija Split, OIB 85821130368, Mažuranićevo šetalište 24B,21000 Split</item>
      <item>HYPO ALPE-ADRIA-BANK dioničko društvo, OIB 14036333877, Slavonska avenija 6,10000 Zagreb</item>
      <item>Trgovački sud u Splitu - E-oglasna ploča, Sukoišanska 6,21000 Split</item>
      <item>Zoran Zović, OIB 19457167274, Gundulićeva 20,21000 Split</item>
      <item>Županijsko državno odvjetništvo u Splitu, OIB 70793241859, Gundulićeva 29A,21000 Split</item>
      <item>Financijska agencija, OIB 85821130368, Ulica grada Vukovara 70,10000 Zagreb</item>
      <item>Porezna uprava Split, Trg Franje Tuđmana 4,21000 Split</item>
      <item>Trgovački sud Split - Stečajna pisarnica, OIB 30842297926, Sukoišanska 6,21000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63467075102</item>
      <item>, OIB 75237018400</item>
      <item>, OIB null</item>
      <item>, OIB 97349366519</item>
      <item>, OIB 08291364380</item>
      <item>, OIB null</item>
      <item>, OIB 30842297926</item>
      <item>, OIB null</item>
      <item>, OIB null</item>
      <item>, OIB 61723426098</item>
      <item>, OIB 35552868009</item>
      <item>, OIB 85821130368</item>
      <item>, OIB 14036333877</item>
      <item>, OIB null</item>
      <item>, OIB 19457167274</item>
      <item>, OIB 70793241859</item>
      <item>, OIB 85821130368</item>
      <item>, OIB null</item>
      <item>, OIB 30842297926</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zvorni_sadrzaj>
    <derivirana_varijabla naziv="DomainObject.Predmet.SudioniciListNazivOIB_1">
      <item>, OIB 63467075102</item>
      <item>, OIB 75237018400</item>
      <item>, OIB null</item>
      <item>, OIB 97349366519</item>
      <item>, OIB 08291364380</item>
      <item>, OIB null</item>
      <item>, OIB 30842297926</item>
      <item>, OIB null</item>
      <item>, OIB null</item>
      <item>, OIB 61723426098</item>
      <item>, OIB 35552868009</item>
      <item>, OIB 85821130368</item>
      <item>, OIB 14036333877</item>
      <item>, OIB null</item>
      <item>, OIB 19457167274</item>
      <item>, OIB 70793241859</item>
      <item>, OIB 85821130368</item>
      <item>, OIB null</item>
      <item>, OIB 30842297926</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AB893DE4-71B4-43B2-9631-DD2AA72EF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26</Pages>
  <Words>6486</Words>
  <Characters>36974</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Elez</dc:creator>
  <cp:lastModifiedBy>Jere Matic</cp:lastModifiedBy>
  <cp:revision>2</cp:revision>
  <cp:lastPrinted>2016-07-01T11:18:00Z</cp:lastPrinted>
  <dcterms:created xsi:type="dcterms:W3CDTF">2026-04-24T10:37:00Z</dcterms:created>
  <dcterms:modified xsi:type="dcterms:W3CDTF">2026-04-24T10:37:00Z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26</vt:i4>
  </property>
</Properties>
</file>